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86E50" w14:textId="77777777" w:rsidR="006C4519" w:rsidRPr="006C4519" w:rsidRDefault="006C4519" w:rsidP="006C4519">
      <w:pPr>
        <w:rPr>
          <w:b/>
        </w:rPr>
      </w:pPr>
      <w:r w:rsidRPr="006C4519">
        <w:rPr>
          <w:b/>
        </w:rPr>
        <w:t xml:space="preserve">REPUBLIKA HRVATSKA </w:t>
      </w:r>
    </w:p>
    <w:p w14:paraId="1F6CD7EB" w14:textId="77777777" w:rsidR="006C4519" w:rsidRPr="006C4519" w:rsidRDefault="006C4519" w:rsidP="006C4519">
      <w:pPr>
        <w:rPr>
          <w:b/>
        </w:rPr>
      </w:pPr>
      <w:r w:rsidRPr="006C4519">
        <w:rPr>
          <w:b/>
        </w:rPr>
        <w:t xml:space="preserve">TRGOVAČKI SUD U ZAGREBU </w:t>
      </w:r>
    </w:p>
    <w:p w14:paraId="2DA41895" w14:textId="77777777" w:rsidR="006C4519" w:rsidRPr="006C4519" w:rsidRDefault="006C4519" w:rsidP="006C4519">
      <w:pPr>
        <w:rPr>
          <w:b/>
        </w:rPr>
      </w:pPr>
      <w:r w:rsidRPr="006C4519">
        <w:rPr>
          <w:b/>
        </w:rPr>
        <w:t>Zagreb, Amruševa 2/II</w:t>
      </w:r>
      <w:r w:rsidRPr="006C4519">
        <w:rPr>
          <w:b/>
        </w:rPr>
        <w:tab/>
      </w:r>
      <w:r w:rsidRPr="006C4519">
        <w:rPr>
          <w:b/>
        </w:rPr>
        <w:tab/>
      </w:r>
      <w:r w:rsidRPr="006C4519">
        <w:rPr>
          <w:b/>
        </w:rPr>
        <w:tab/>
      </w:r>
      <w:r w:rsidRPr="006C4519">
        <w:rPr>
          <w:b/>
        </w:rPr>
        <w:tab/>
      </w:r>
      <w:r w:rsidRPr="006C4519">
        <w:rPr>
          <w:b/>
        </w:rPr>
        <w:tab/>
      </w:r>
      <w:r w:rsidRPr="006C4519">
        <w:rPr>
          <w:b/>
        </w:rPr>
        <w:tab/>
        <w:t xml:space="preserve">           98. P</w:t>
      </w:r>
      <w:r w:rsidR="00530B5F">
        <w:rPr>
          <w:b/>
        </w:rPr>
        <w:t>ovrv</w:t>
      </w:r>
      <w:r w:rsidRPr="006C4519">
        <w:rPr>
          <w:b/>
        </w:rPr>
        <w:t>-</w:t>
      </w:r>
      <w:r w:rsidR="00A528A3">
        <w:rPr>
          <w:b/>
        </w:rPr>
        <w:t>385</w:t>
      </w:r>
      <w:r w:rsidR="00067270">
        <w:rPr>
          <w:b/>
        </w:rPr>
        <w:t>/1</w:t>
      </w:r>
      <w:r w:rsidR="00A528A3">
        <w:rPr>
          <w:b/>
        </w:rPr>
        <w:t>9</w:t>
      </w:r>
    </w:p>
    <w:p w14:paraId="0B4FC72D" w14:textId="77777777" w:rsidR="006C4519" w:rsidRPr="00815470" w:rsidRDefault="006C4519" w:rsidP="006C4519">
      <w:pPr>
        <w:jc w:val="center"/>
        <w:rPr>
          <w:b/>
          <w:i/>
        </w:rPr>
      </w:pPr>
      <w:r w:rsidRPr="00815470">
        <w:rPr>
          <w:b/>
          <w:i/>
        </w:rPr>
        <w:t>Z A P I S N I K</w:t>
      </w:r>
    </w:p>
    <w:p w14:paraId="0E98C1EC" w14:textId="77777777" w:rsidR="006C4519" w:rsidRPr="00815470" w:rsidRDefault="006C4519" w:rsidP="006C4519">
      <w:pPr>
        <w:jc w:val="center"/>
        <w:rPr>
          <w:b/>
          <w:i/>
        </w:rPr>
      </w:pPr>
      <w:r w:rsidRPr="00815470">
        <w:rPr>
          <w:b/>
          <w:i/>
        </w:rPr>
        <w:t xml:space="preserve">od </w:t>
      </w:r>
      <w:r w:rsidR="00A36F67">
        <w:rPr>
          <w:b/>
          <w:i/>
        </w:rPr>
        <w:t>2</w:t>
      </w:r>
      <w:r w:rsidR="004B6FA3">
        <w:rPr>
          <w:b/>
          <w:i/>
        </w:rPr>
        <w:t>3</w:t>
      </w:r>
      <w:r w:rsidR="00B733D5">
        <w:rPr>
          <w:b/>
          <w:i/>
        </w:rPr>
        <w:t xml:space="preserve">. </w:t>
      </w:r>
      <w:r w:rsidR="00A36F67">
        <w:rPr>
          <w:b/>
          <w:i/>
        </w:rPr>
        <w:t>listopada</w:t>
      </w:r>
      <w:r w:rsidR="00B733D5">
        <w:rPr>
          <w:b/>
          <w:i/>
        </w:rPr>
        <w:t xml:space="preserve"> 2019.</w:t>
      </w:r>
    </w:p>
    <w:p w14:paraId="15543388" w14:textId="77777777" w:rsidR="006C4519" w:rsidRPr="00815470" w:rsidRDefault="006C4519" w:rsidP="006C4519">
      <w:pPr>
        <w:jc w:val="center"/>
        <w:rPr>
          <w:b/>
          <w:i/>
        </w:rPr>
      </w:pPr>
      <w:r w:rsidRPr="00815470">
        <w:rPr>
          <w:b/>
          <w:i/>
        </w:rPr>
        <w:t>o održanom ročištu</w:t>
      </w:r>
      <w:r w:rsidR="00A36F67">
        <w:rPr>
          <w:b/>
          <w:i/>
        </w:rPr>
        <w:t xml:space="preserve"> za glavnu </w:t>
      </w:r>
      <w:r w:rsidR="00E3600E">
        <w:rPr>
          <w:b/>
          <w:i/>
        </w:rPr>
        <w:t>raspravu</w:t>
      </w:r>
      <w:r w:rsidRPr="00815470">
        <w:rPr>
          <w:b/>
          <w:i/>
        </w:rPr>
        <w:t xml:space="preserve"> kod Trgovačkog suda u Zagrebu</w:t>
      </w:r>
    </w:p>
    <w:p w14:paraId="5A49B61B" w14:textId="77777777" w:rsidR="006C4519" w:rsidRPr="006C4519" w:rsidRDefault="006C4519" w:rsidP="006C4519">
      <w:pPr>
        <w:rPr>
          <w:b/>
        </w:rPr>
      </w:pPr>
    </w:p>
    <w:p w14:paraId="58DC1182" w14:textId="77777777" w:rsidR="00876971" w:rsidRDefault="00876971" w:rsidP="00876971">
      <w:pPr>
        <w:rPr>
          <w:b/>
        </w:rPr>
      </w:pPr>
      <w:r>
        <w:rPr>
          <w:b/>
        </w:rPr>
        <w:t>Prisutni od suda:</w:t>
      </w:r>
      <w:r>
        <w:rPr>
          <w:b/>
        </w:rPr>
        <w:tab/>
      </w:r>
      <w:r>
        <w:rPr>
          <w:b/>
        </w:rPr>
        <w:tab/>
      </w:r>
      <w:r>
        <w:rPr>
          <w:b/>
        </w:rPr>
        <w:tab/>
      </w:r>
      <w:r>
        <w:rPr>
          <w:b/>
        </w:rPr>
        <w:tab/>
      </w:r>
      <w:r>
        <w:rPr>
          <w:b/>
        </w:rPr>
        <w:tab/>
        <w:t>Pravna stvar</w:t>
      </w:r>
      <w:r>
        <w:rPr>
          <w:b/>
        </w:rPr>
        <w:tab/>
      </w:r>
    </w:p>
    <w:p w14:paraId="0D98910E" w14:textId="77777777" w:rsidR="00876971" w:rsidRDefault="00876971" w:rsidP="00876971">
      <w:pPr>
        <w:rPr>
          <w:b/>
        </w:rPr>
      </w:pPr>
    </w:p>
    <w:p w14:paraId="31017DFC" w14:textId="77777777" w:rsidR="00876971" w:rsidRDefault="00876971" w:rsidP="00876971">
      <w:pPr>
        <w:rPr>
          <w:b/>
        </w:rPr>
      </w:pPr>
      <w:r>
        <w:t>Josip Bilić-sudac</w:t>
      </w:r>
      <w:r>
        <w:rPr>
          <w:b/>
        </w:rPr>
        <w:tab/>
      </w:r>
      <w:r>
        <w:rPr>
          <w:b/>
        </w:rPr>
        <w:tab/>
      </w:r>
      <w:r>
        <w:rPr>
          <w:b/>
        </w:rPr>
        <w:tab/>
      </w:r>
      <w:r>
        <w:rPr>
          <w:b/>
        </w:rPr>
        <w:tab/>
        <w:t xml:space="preserve">        </w:t>
      </w:r>
      <w:r>
        <w:t>Tužitelj:</w:t>
      </w:r>
      <w:r>
        <w:rPr>
          <w:b/>
        </w:rPr>
        <w:t xml:space="preserve">  </w:t>
      </w:r>
      <w:r>
        <w:rPr>
          <w:b/>
        </w:rPr>
        <w:tab/>
        <w:t>UP LIFTS d.o.o.Zagreb</w:t>
      </w:r>
    </w:p>
    <w:p w14:paraId="214AF35B" w14:textId="77777777" w:rsidR="00876971" w:rsidRDefault="00876971" w:rsidP="00876971">
      <w:pPr>
        <w:rPr>
          <w:b/>
        </w:rPr>
      </w:pPr>
      <w:r>
        <w:rPr>
          <w:b/>
        </w:rPr>
        <w:t xml:space="preserve"> </w:t>
      </w:r>
    </w:p>
    <w:p w14:paraId="5366B67C" w14:textId="77777777" w:rsidR="00876971" w:rsidRDefault="00876971" w:rsidP="00876971">
      <w:pPr>
        <w:rPr>
          <w:b/>
        </w:rPr>
      </w:pPr>
      <w:r>
        <w:t>Irena Benko-zapisničar                                         Tuženik:</w:t>
      </w:r>
      <w:r>
        <w:rPr>
          <w:b/>
        </w:rPr>
        <w:t xml:space="preserve"> </w:t>
      </w:r>
      <w:r>
        <w:rPr>
          <w:b/>
        </w:rPr>
        <w:tab/>
        <w:t>BESTRENT d.o.o.</w:t>
      </w:r>
    </w:p>
    <w:p w14:paraId="26739761" w14:textId="77777777" w:rsidR="00876971" w:rsidRDefault="00876971" w:rsidP="00876971">
      <w:pPr>
        <w:rPr>
          <w:b/>
        </w:rPr>
      </w:pPr>
    </w:p>
    <w:p w14:paraId="3B832008" w14:textId="77777777" w:rsidR="00876971" w:rsidRDefault="00876971" w:rsidP="00876971">
      <w:r>
        <w:rPr>
          <w:b/>
        </w:rPr>
        <w:tab/>
      </w:r>
      <w:r>
        <w:rPr>
          <w:b/>
        </w:rPr>
        <w:tab/>
      </w:r>
      <w:r>
        <w:rPr>
          <w:b/>
        </w:rPr>
        <w:tab/>
      </w:r>
      <w:r>
        <w:rPr>
          <w:b/>
        </w:rPr>
        <w:tab/>
      </w:r>
      <w:r>
        <w:tab/>
        <w:t xml:space="preserve">                        Radi: isplate</w:t>
      </w:r>
    </w:p>
    <w:p w14:paraId="3070AACC" w14:textId="77777777" w:rsidR="00876971" w:rsidRDefault="00876971" w:rsidP="00876971"/>
    <w:p w14:paraId="6D55306B" w14:textId="77777777" w:rsidR="00876971" w:rsidRDefault="00876971" w:rsidP="00876971">
      <w:r>
        <w:t xml:space="preserve">Sudac otvara </w:t>
      </w:r>
      <w:r w:rsidR="008B39F1">
        <w:t xml:space="preserve">glavnu raspravu </w:t>
      </w:r>
      <w:r>
        <w:t xml:space="preserve"> u 09,30 sati i objavljuje predmet raspravljanja. </w:t>
      </w:r>
    </w:p>
    <w:p w14:paraId="782F70AE" w14:textId="77777777" w:rsidR="00876971" w:rsidRDefault="00876971" w:rsidP="00876971">
      <w:r>
        <w:t>Rasprava je javna.</w:t>
      </w:r>
    </w:p>
    <w:p w14:paraId="4F02AE22" w14:textId="77777777" w:rsidR="00876971" w:rsidRDefault="00876971" w:rsidP="00876971">
      <w:r>
        <w:t>Utvrđuje se da su pristupili:</w:t>
      </w:r>
    </w:p>
    <w:p w14:paraId="34DF2FFC" w14:textId="77777777" w:rsidR="00876971" w:rsidRDefault="00876971" w:rsidP="00876971"/>
    <w:p w14:paraId="7140A405" w14:textId="77777777" w:rsidR="008B39F1" w:rsidRDefault="00876971" w:rsidP="00876971">
      <w:r>
        <w:t xml:space="preserve">Za tužitelja:  pun. </w:t>
      </w:r>
      <w:r w:rsidR="008B39F1">
        <w:t xml:space="preserve">Nikolina Budan, odvj. vježbenica kod punomoćnika </w:t>
      </w:r>
      <w:r>
        <w:t>Tomislav</w:t>
      </w:r>
      <w:r w:rsidR="008B39F1">
        <w:t>a</w:t>
      </w:r>
      <w:r>
        <w:t xml:space="preserve"> Dumenčić</w:t>
      </w:r>
      <w:r w:rsidR="008B39F1">
        <w:t>a</w:t>
      </w:r>
      <w:r>
        <w:t xml:space="preserve">, </w:t>
      </w:r>
    </w:p>
    <w:p w14:paraId="57E14CF9" w14:textId="77777777" w:rsidR="00876971" w:rsidRDefault="008B39F1" w:rsidP="00876971">
      <w:r>
        <w:t xml:space="preserve">                      prema zamjeničkoj punomoći koju predaje u spis</w:t>
      </w:r>
    </w:p>
    <w:p w14:paraId="7952E1B7" w14:textId="77777777" w:rsidR="008B39F1" w:rsidRDefault="00876971" w:rsidP="00876971">
      <w:r>
        <w:t xml:space="preserve">Za tuženika:  </w:t>
      </w:r>
      <w:r w:rsidR="008B39F1">
        <w:t xml:space="preserve">Stjepan Vrajić zakonski zastupnik osobno uz punomoćnika Mladena </w:t>
      </w:r>
    </w:p>
    <w:p w14:paraId="7BAA33F2" w14:textId="77777777" w:rsidR="00876971" w:rsidRDefault="008B39F1" w:rsidP="00876971">
      <w:r>
        <w:t xml:space="preserve">                     Obradovića, odvjetnika </w:t>
      </w:r>
      <w:r w:rsidR="00876971">
        <w:t>prema punomoći u spisu</w:t>
      </w:r>
    </w:p>
    <w:p w14:paraId="4B97BE87" w14:textId="77777777" w:rsidR="00815470" w:rsidRDefault="00815470" w:rsidP="006C4519">
      <w:pPr>
        <w:rPr>
          <w:b/>
        </w:rPr>
      </w:pPr>
    </w:p>
    <w:p w14:paraId="17752560" w14:textId="77777777" w:rsidR="00A36F67" w:rsidRDefault="00A36F67" w:rsidP="00A36F67">
      <w:pPr>
        <w:jc w:val="both"/>
      </w:pPr>
      <w:r w:rsidRPr="00A36F67">
        <w:t>Utvrđuje se da su na današnje ročište pristupili</w:t>
      </w:r>
      <w:r w:rsidR="008665F8">
        <w:t xml:space="preserve"> uredno pozvani svjedoci</w:t>
      </w:r>
      <w:r w:rsidRPr="00A36F67">
        <w:t>, Edison Krammer</w:t>
      </w:r>
      <w:r w:rsidR="008665F8">
        <w:t>, Marcian Bačak</w:t>
      </w:r>
      <w:r w:rsidR="008B39F1">
        <w:t xml:space="preserve"> i </w:t>
      </w:r>
      <w:r w:rsidRPr="00A36F67">
        <w:t xml:space="preserve"> Tomislav Vranar</w:t>
      </w:r>
      <w:r w:rsidR="008B39F1">
        <w:t>i</w:t>
      </w:r>
      <w:r w:rsidRPr="00A36F67">
        <w:t>čić, te se isti otp</w:t>
      </w:r>
      <w:r w:rsidR="008B39F1">
        <w:t>uštaju na hodnik do poziva suda, dok nisu pristupili uredno pozvani svjedoci Hari Kočevar, Vanja Turde i Tomislav Husak.</w:t>
      </w:r>
    </w:p>
    <w:p w14:paraId="04278FAC" w14:textId="77777777" w:rsidR="008B39F1" w:rsidRDefault="008B39F1" w:rsidP="00A36F67">
      <w:pPr>
        <w:jc w:val="both"/>
      </w:pPr>
    </w:p>
    <w:p w14:paraId="7CBF6B02" w14:textId="77777777" w:rsidR="008B39F1" w:rsidRDefault="008B39F1" w:rsidP="00A36F67">
      <w:pPr>
        <w:jc w:val="both"/>
      </w:pPr>
      <w:r>
        <w:t>Utvrđuje se da je svjedok Hari Kočevar dostavio sudu 22. listopada 2019. obavijest da nije u mogućnosti pristupiti na današnje ročište zbog hitnog odlaska na poslovni put.</w:t>
      </w:r>
    </w:p>
    <w:p w14:paraId="56792E67" w14:textId="77777777" w:rsidR="008B39F1" w:rsidRDefault="008B39F1" w:rsidP="00A36F67">
      <w:pPr>
        <w:jc w:val="both"/>
      </w:pPr>
    </w:p>
    <w:p w14:paraId="01F5F6DE" w14:textId="77777777" w:rsidR="008B39F1" w:rsidRDefault="008B39F1" w:rsidP="00A36F67">
      <w:pPr>
        <w:jc w:val="both"/>
      </w:pPr>
      <w:r>
        <w:t>Pun. tužitelja navodi da zakonski zastupnik tužitelja Siniša Đurđević nije bio u mogućnosti pristupiti na današnje ročište zbog bolesti, pa predlaže istog saslušati na idućem ročištu, te navodi da odustaje  od dokaza saslušanja svjedok Tomislava Husaka budući da isti u sporno vrijeme nije uopće radio kod tužitelja.</w:t>
      </w:r>
    </w:p>
    <w:p w14:paraId="540C6722" w14:textId="77777777" w:rsidR="008B39F1" w:rsidRDefault="008B39F1" w:rsidP="00A36F67">
      <w:pPr>
        <w:jc w:val="both"/>
      </w:pPr>
    </w:p>
    <w:p w14:paraId="7ADD5DF0" w14:textId="77777777" w:rsidR="00570D9D" w:rsidRDefault="006F600A" w:rsidP="00067270">
      <w:pPr>
        <w:overflowPunct w:val="0"/>
        <w:autoSpaceDE w:val="0"/>
        <w:autoSpaceDN w:val="0"/>
        <w:adjustRightInd w:val="0"/>
        <w:jc w:val="both"/>
        <w:textAlignment w:val="baseline"/>
      </w:pPr>
      <w:r>
        <w:t xml:space="preserve">Utvrđuje se da u spisu prileži </w:t>
      </w:r>
      <w:r w:rsidR="00570D9D">
        <w:t>dopis porezne uprave od dana 27. kolovoza 2019. godine kojim ista obavještava sud da tuženik nije odbio pretporez po utuženim računima.</w:t>
      </w:r>
    </w:p>
    <w:p w14:paraId="1969C82F" w14:textId="77777777" w:rsidR="00570D9D" w:rsidRDefault="00570D9D" w:rsidP="00067270">
      <w:pPr>
        <w:overflowPunct w:val="0"/>
        <w:autoSpaceDE w:val="0"/>
        <w:autoSpaceDN w:val="0"/>
        <w:adjustRightInd w:val="0"/>
        <w:jc w:val="both"/>
        <w:textAlignment w:val="baseline"/>
      </w:pPr>
    </w:p>
    <w:p w14:paraId="0A3180A1" w14:textId="77777777" w:rsidR="00B94CBD" w:rsidRPr="00B94CBD" w:rsidRDefault="00B94CBD" w:rsidP="00B94CBD">
      <w:r w:rsidRPr="00B94CBD">
        <w:t xml:space="preserve">Pun. tužitelja izlaže kao u tužbi, te </w:t>
      </w:r>
      <w:r w:rsidR="00876971">
        <w:t>ostaje kod ranije iznijetih navoda.</w:t>
      </w:r>
    </w:p>
    <w:p w14:paraId="282053E4" w14:textId="77777777" w:rsidR="00B94CBD" w:rsidRPr="00B94CBD" w:rsidRDefault="00B94CBD" w:rsidP="00B94CBD"/>
    <w:p w14:paraId="7B3F1C87" w14:textId="77777777" w:rsidR="006C4519" w:rsidRDefault="00B94CBD" w:rsidP="00B94CBD">
      <w:r w:rsidRPr="00B94CBD">
        <w:t xml:space="preserve">Pun. tuženika izlaže kao u odgovoru na tužbu, te </w:t>
      </w:r>
      <w:r w:rsidR="00876971">
        <w:t>ostaje kod ranije iznijetih navoda.</w:t>
      </w:r>
    </w:p>
    <w:p w14:paraId="3F366AEB" w14:textId="77777777" w:rsidR="00B94CBD" w:rsidRDefault="00B94CBD" w:rsidP="00B94CBD"/>
    <w:p w14:paraId="25B08739" w14:textId="77777777" w:rsidR="00337C42" w:rsidRPr="00337C42" w:rsidRDefault="00337C42" w:rsidP="00337C42">
      <w:pPr>
        <w:rPr>
          <w:b/>
          <w:i/>
        </w:rPr>
      </w:pPr>
      <w:r w:rsidRPr="00337C42">
        <w:rPr>
          <w:b/>
          <w:i/>
        </w:rPr>
        <w:t>Sud donosi</w:t>
      </w:r>
    </w:p>
    <w:p w14:paraId="004064FC" w14:textId="77777777" w:rsidR="00337C42" w:rsidRPr="00337C42" w:rsidRDefault="00337C42" w:rsidP="00337C42">
      <w:pPr>
        <w:rPr>
          <w:b/>
          <w:i/>
        </w:rPr>
      </w:pPr>
    </w:p>
    <w:p w14:paraId="416ED1C4" w14:textId="77777777" w:rsidR="00337C42" w:rsidRDefault="00337C42" w:rsidP="00337C42">
      <w:pPr>
        <w:jc w:val="center"/>
        <w:rPr>
          <w:b/>
          <w:i/>
        </w:rPr>
      </w:pPr>
      <w:r w:rsidRPr="00337C42">
        <w:rPr>
          <w:b/>
          <w:i/>
        </w:rPr>
        <w:t>Rješenje</w:t>
      </w:r>
    </w:p>
    <w:p w14:paraId="53722B36" w14:textId="77777777" w:rsidR="00171202" w:rsidRDefault="00171202" w:rsidP="00171202">
      <w:pPr>
        <w:rPr>
          <w:b/>
          <w:i/>
        </w:rPr>
      </w:pPr>
    </w:p>
    <w:p w14:paraId="5DF0AB21" w14:textId="77777777" w:rsidR="004B37E0" w:rsidRDefault="004B37E0" w:rsidP="004B37E0">
      <w:pPr>
        <w:jc w:val="both"/>
        <w:rPr>
          <w:b/>
          <w:i/>
        </w:rPr>
      </w:pPr>
      <w:r>
        <w:rPr>
          <w:b/>
          <w:i/>
        </w:rPr>
        <w:t>Izvest će se dokaz saslušanjem svjedoka Edisona Krammera na okolnost stanja guma stroja koji je bio predmet poslovne suradnje, i to u vrijeme predaje stroja tuženiku kao i u vrijeme povrata stroja tužitelj.</w:t>
      </w:r>
    </w:p>
    <w:p w14:paraId="74E1FC22" w14:textId="77777777" w:rsidR="00337C42" w:rsidRDefault="00337C42" w:rsidP="00B94CBD"/>
    <w:p w14:paraId="1C929AD1" w14:textId="77777777" w:rsidR="00096AA9" w:rsidRPr="00BA5A0E" w:rsidRDefault="00096AA9" w:rsidP="00096AA9">
      <w:pPr>
        <w:jc w:val="both"/>
      </w:pPr>
      <w:r w:rsidRPr="00BA5A0E">
        <w:t xml:space="preserve">Prelazi se na saslušanje svjedoka </w:t>
      </w:r>
      <w:r w:rsidRPr="00096AA9">
        <w:t>Edisona Krammera</w:t>
      </w:r>
      <w:r w:rsidRPr="00BA5A0E">
        <w:t>.</w:t>
      </w:r>
    </w:p>
    <w:p w14:paraId="3F49FE25" w14:textId="77777777" w:rsidR="00096AA9" w:rsidRPr="000D571A" w:rsidRDefault="00096AA9" w:rsidP="00096AA9">
      <w:pPr>
        <w:jc w:val="both"/>
        <w:rPr>
          <w:b/>
          <w:i/>
        </w:rPr>
      </w:pPr>
    </w:p>
    <w:p w14:paraId="14A7B074" w14:textId="77777777" w:rsidR="00876971" w:rsidRDefault="00876971" w:rsidP="00876971">
      <w:pPr>
        <w:jc w:val="both"/>
      </w:pPr>
      <w:r>
        <w:t>Edison Krammer,</w:t>
      </w:r>
      <w:r w:rsidR="00096AA9" w:rsidRPr="00BA5A0E">
        <w:t xml:space="preserve"> </w:t>
      </w:r>
      <w:r w:rsidRPr="00BA5A0E">
        <w:t>OIB:</w:t>
      </w:r>
      <w:r w:rsidR="00553B80">
        <w:t xml:space="preserve"> 55889141934</w:t>
      </w:r>
      <w:r w:rsidRPr="00BA5A0E">
        <w:t xml:space="preserve">, ime oca: </w:t>
      </w:r>
      <w:r w:rsidR="00553B80">
        <w:t>Miro</w:t>
      </w:r>
      <w:r w:rsidRPr="00BA5A0E">
        <w:t xml:space="preserve">, zanimanje: </w:t>
      </w:r>
      <w:r w:rsidR="00553B80">
        <w:t>komercijalno tehnički direktor</w:t>
      </w:r>
      <w:r>
        <w:t xml:space="preserve">, </w:t>
      </w:r>
      <w:r w:rsidRPr="00BA5A0E">
        <w:t xml:space="preserve">godine života: </w:t>
      </w:r>
      <w:r w:rsidR="00553B80">
        <w:t>39</w:t>
      </w:r>
      <w:r>
        <w:t>,</w:t>
      </w:r>
      <w:r w:rsidRPr="00BA5A0E">
        <w:t xml:space="preserve"> adresa boravišta: </w:t>
      </w:r>
      <w:r w:rsidR="00553B80">
        <w:t>Baburičina22, Zagreb</w:t>
      </w:r>
      <w:r>
        <w:t xml:space="preserve">, </w:t>
      </w:r>
      <w:r w:rsidRPr="00BA5A0E">
        <w:t>mjesto rođenja</w:t>
      </w:r>
      <w:r>
        <w:t>:</w:t>
      </w:r>
      <w:r w:rsidR="00553B80">
        <w:t xml:space="preserve"> Travnik, Bosna i Hercegovina</w:t>
      </w:r>
      <w:r w:rsidRPr="00BA5A0E">
        <w:t xml:space="preserve">, zaposlen kod </w:t>
      </w:r>
      <w:r w:rsidR="00553B80">
        <w:t>tuženika</w:t>
      </w:r>
      <w:r w:rsidRPr="00BA5A0E">
        <w:t xml:space="preserve">,  nesrodan,  </w:t>
      </w:r>
      <w:r>
        <w:t xml:space="preserve">propisno upozoren na posljedice davanja lažnog iskaza, </w:t>
      </w:r>
      <w:r w:rsidRPr="00BA5A0E">
        <w:t>izlaže</w:t>
      </w:r>
      <w:r>
        <w:t xml:space="preserve"> kako slijedi</w:t>
      </w:r>
      <w:r w:rsidRPr="00BA5A0E">
        <w:t>:</w:t>
      </w:r>
    </w:p>
    <w:p w14:paraId="002911E9" w14:textId="77777777" w:rsidR="00876971" w:rsidRDefault="00876971" w:rsidP="00876971">
      <w:pPr>
        <w:jc w:val="both"/>
      </w:pPr>
    </w:p>
    <w:p w14:paraId="42A0BADC" w14:textId="77777777" w:rsidR="00876971" w:rsidRDefault="00876971" w:rsidP="00876971">
      <w:pPr>
        <w:jc w:val="both"/>
      </w:pPr>
      <w:r>
        <w:t>" Navodim da mi je poznato na koju okolnost sam pozvan svjedočiti</w:t>
      </w:r>
      <w:r w:rsidR="00553B80">
        <w:t>, te navodim da</w:t>
      </w:r>
      <w:r w:rsidR="005859EB">
        <w:t xml:space="preserve"> nemam neposrednih saznanja o stanju guma na predmetnom stroju u trenutku predaje stroja od strane tužitelja tuženiku, ali navodim da imam saznanja vezano uz stanje guma prilikom povratka stroja tužitelju te navodim da je zakonski zastupnik tužitelja Siniša Đurđević nakon što je tužitelj preuzeo natrag predmetni stroj, da me je nazvao i obavijestio da je na stroju oštećena jedna guma, te sam mu putem sms-a rekao da mi pošalje fotografije predmetne gume. Navodim da mi nisu dostavljene tražene fotografije već da je nakon par dana stigao radni nalog na kojem je bilo navedeno da su uništene dvije gume i da do sutra u 10,00 sati se može isto i pregledati. Ističem da sam osobno sutra ujutro otišao i pregledati predmetni stroj te mi je i predočen stroj na kojem su doista bile oštećene dvije gume te sam iste i fotografirao. Navodim da sam nakon mjesec dana ponovno otišao do tužitelja te su mi od strane tužitelja predočene demontirane dvije gume te sam tom prilikom uočio da to nisu gume koje sam vidio kada mi je predočen stroj na kojem su bile oštećene dvije gume, te sam odmah tom prilikom i pregledao ostale strojeve</w:t>
      </w:r>
      <w:r w:rsidR="005163B1">
        <w:t xml:space="preserve"> i to uvidom u slike na kompjutoru </w:t>
      </w:r>
      <w:r w:rsidR="005859EB">
        <w:t xml:space="preserve"> te i uočio stroj na kojem su bile oštećene dvije gume i koji </w:t>
      </w:r>
      <w:r w:rsidR="005163B1">
        <w:t>mi je prvotno i bio prikazan, te ističem da sam tada i utvrdio da predmetni taj stroj nije uopće stroj koji je bio predan odnosno u najmu kod tuženika, te navodim da sam to utvrdio uvidom u interne brojeve navedenih strojeva</w:t>
      </w:r>
      <w:r w:rsidR="0080756B">
        <w:t>. Navodim da je tužitelj sukladno navodu zz tužitelja Siniše Đurđevića stroj trebao preuzeti natrag u roku od 2 dana od odjave najma ali ističem da je tužitelj stroj preuzeo tek 4-5 dana nakon navedenog roka jer nije mogao organizirati prijevoz</w:t>
      </w:r>
      <w:r>
        <w:t>.</w:t>
      </w:r>
      <w:r w:rsidR="0080756B">
        <w:t>"</w:t>
      </w:r>
    </w:p>
    <w:p w14:paraId="2B2D7200" w14:textId="77777777" w:rsidR="005163B1" w:rsidRDefault="005163B1" w:rsidP="00876971">
      <w:pPr>
        <w:jc w:val="both"/>
      </w:pPr>
      <w:r>
        <w:br/>
        <w:t>Svjedok nema dalje što za iskazati.</w:t>
      </w:r>
    </w:p>
    <w:p w14:paraId="097B3754" w14:textId="77777777" w:rsidR="005163B1" w:rsidRDefault="005163B1" w:rsidP="00876971">
      <w:pPr>
        <w:jc w:val="both"/>
      </w:pPr>
    </w:p>
    <w:p w14:paraId="57065660" w14:textId="77777777" w:rsidR="0080756B" w:rsidRDefault="0080756B" w:rsidP="00876971">
      <w:pPr>
        <w:jc w:val="both"/>
      </w:pPr>
      <w:r>
        <w:t>Na izravan upit suda, svjedok navodi da je on osobno i fizički vidio predmetni stroj koji je bio u najmu tek prilikom drugog dolaska  kod tužitelja, te je tada i vidio da su  na navedenom stroju dvije nove gume.</w:t>
      </w:r>
    </w:p>
    <w:p w14:paraId="292C77F2" w14:textId="77777777" w:rsidR="0080756B" w:rsidRDefault="0080756B" w:rsidP="00876971">
      <w:pPr>
        <w:jc w:val="both"/>
      </w:pPr>
    </w:p>
    <w:p w14:paraId="2A0234F0" w14:textId="77777777" w:rsidR="005163B1" w:rsidRDefault="005163B1" w:rsidP="00876971">
      <w:pPr>
        <w:jc w:val="both"/>
      </w:pPr>
      <w:r>
        <w:t xml:space="preserve">Na izravan upit pun. tužitelja, svjedok navodi da </w:t>
      </w:r>
      <w:r w:rsidR="0080756B">
        <w:t>prilikom prvog dolaska kod tužitelja nije utvrđivao niti gledao koji je inventarni broj stroja na kojem su bile dvije oštećene gume a koji mi je bio predočen od strane tužitelja.</w:t>
      </w:r>
    </w:p>
    <w:p w14:paraId="31B5B39B" w14:textId="77777777" w:rsidR="00337C42" w:rsidRDefault="00337C42" w:rsidP="00876971">
      <w:pPr>
        <w:jc w:val="both"/>
      </w:pPr>
    </w:p>
    <w:p w14:paraId="22B801AD" w14:textId="77777777" w:rsidR="0080756B" w:rsidRDefault="0080756B" w:rsidP="00876971">
      <w:pPr>
        <w:jc w:val="both"/>
      </w:pPr>
      <w:r>
        <w:t>Na izravan upit pun. tužitelja, svjedok navodi da nije upoznat da i je stroj od odjave najma do preuzimanja od strane tužitelja bio na bilo koji način osiguran da netko treći ne bi imao pristup istom.</w:t>
      </w:r>
    </w:p>
    <w:p w14:paraId="0824FE73" w14:textId="77777777" w:rsidR="0080756B" w:rsidRDefault="0080756B" w:rsidP="00876971">
      <w:pPr>
        <w:jc w:val="both"/>
      </w:pPr>
    </w:p>
    <w:p w14:paraId="0E4248E3" w14:textId="77777777" w:rsidR="0080756B" w:rsidRDefault="0080756B" w:rsidP="00876971">
      <w:pPr>
        <w:jc w:val="both"/>
      </w:pPr>
      <w:r>
        <w:t>Na izravan upit pun. tužitelja, svjedok navodi da</w:t>
      </w:r>
      <w:r w:rsidR="007B44ED">
        <w:t xml:space="preserve"> </w:t>
      </w:r>
      <w:r w:rsidR="00C97F56">
        <w:t>je ugovorna obveza prijevoza navedenog stroja od tuženika tužitelju bila tužiteljeva obveza a što je vidljivo iz ponude.</w:t>
      </w:r>
    </w:p>
    <w:p w14:paraId="1FF2EE67" w14:textId="77777777" w:rsidR="00C97F56" w:rsidRDefault="00C97F56" w:rsidP="00876971">
      <w:pPr>
        <w:jc w:val="both"/>
      </w:pPr>
    </w:p>
    <w:p w14:paraId="45B0B943" w14:textId="77777777" w:rsidR="00C97F56" w:rsidRDefault="00C97F56" w:rsidP="00876971">
      <w:pPr>
        <w:jc w:val="both"/>
      </w:pPr>
      <w:r>
        <w:t>Pun. tužitelja nema dalje pitanja za svjedoka.</w:t>
      </w:r>
    </w:p>
    <w:p w14:paraId="27C022FF" w14:textId="77777777" w:rsidR="00C97F56" w:rsidRDefault="00C97F56" w:rsidP="00876971">
      <w:pPr>
        <w:jc w:val="both"/>
      </w:pPr>
    </w:p>
    <w:p w14:paraId="110B5A72" w14:textId="77777777" w:rsidR="00C97F56" w:rsidRDefault="00C97F56" w:rsidP="00876971">
      <w:pPr>
        <w:jc w:val="both"/>
      </w:pPr>
      <w:r>
        <w:lastRenderedPageBreak/>
        <w:t>Na izravan upit pun. tuženika, svjedok navodi da je prije nego što se zaposlio kod tuženika, da je radio kod tužitelja, te navodi da su gume na navedenom stroju prije predaje u najam tuženiku bile stare oko 2 do 3 godine.</w:t>
      </w:r>
    </w:p>
    <w:p w14:paraId="7B9977AA" w14:textId="77777777" w:rsidR="00C97F56" w:rsidRDefault="00C97F56" w:rsidP="00876971">
      <w:pPr>
        <w:jc w:val="both"/>
      </w:pPr>
    </w:p>
    <w:p w14:paraId="4990B410" w14:textId="77777777" w:rsidR="00C97F56" w:rsidRDefault="00C97F56" w:rsidP="00C97F56">
      <w:pPr>
        <w:jc w:val="both"/>
      </w:pPr>
      <w:r>
        <w:t>Na izravan upit pun. tuženika, svjedok navodi da su njemu osobno dostavljani Zapisnici o primopredaji, te navodi da su predmetni primopredajni Zapisnici dostavljeni tek kada je po drugi puta bio kod tužitelja, te navodi da mu je prvo dostavljen e mailom Zapisnik iz kojeg proizilazi da je sa strojem sve u redu te da jedino gorivo nije natočeno, te da bi mu nakon dva do tri sata bio dostavljen i drugi Zapisnik u kojem je navedeno da je stroj vraćen sa oštećenim gumama.</w:t>
      </w:r>
    </w:p>
    <w:p w14:paraId="4F5894AA" w14:textId="77777777" w:rsidR="00C97F56" w:rsidRDefault="00C97F56" w:rsidP="00C97F56">
      <w:pPr>
        <w:jc w:val="both"/>
      </w:pPr>
    </w:p>
    <w:p w14:paraId="144C2935" w14:textId="77777777" w:rsidR="00C97F56" w:rsidRDefault="00C97F56" w:rsidP="00C97F56">
      <w:pPr>
        <w:jc w:val="both"/>
      </w:pPr>
      <w:r>
        <w:t>Na izravan upit pun. tuženika, svjedok navodi da je on osobno obavijestio krajnjeg korisnika Derosi metali d.o.o. odmah kada je njega tužitelj obavijestio da je jedna guma oštećena, te ističe da je Hari Kočevar i odgovorio da su njegovi djelatnici naveli da je stroj vraćen bez oštećenja.</w:t>
      </w:r>
    </w:p>
    <w:p w14:paraId="48D59BDD" w14:textId="77777777" w:rsidR="00C97F56" w:rsidRDefault="00C97F56" w:rsidP="00C97F56">
      <w:pPr>
        <w:jc w:val="both"/>
      </w:pPr>
    </w:p>
    <w:p w14:paraId="45C93D4F" w14:textId="77777777" w:rsidR="00C97F56" w:rsidRDefault="00C97F56" w:rsidP="00C97F56">
      <w:pPr>
        <w:jc w:val="both"/>
      </w:pPr>
      <w:r>
        <w:t>Na izravan upit pun. tuženika a kada se svjedoku predočavan Ugovor na listu 39 spisa,  svjedok navodi da je on osobno potpisao navedeni Ugovor u ime i za račun najmoprimca, te navodi da je osoba koja se navodi kao šef gradilišta Hari u navedenom Ugovoru upravo Hari Kočevar.</w:t>
      </w:r>
    </w:p>
    <w:p w14:paraId="5441D93D" w14:textId="77777777" w:rsidR="00C97F56" w:rsidRDefault="00C97F56" w:rsidP="00C97F56">
      <w:pPr>
        <w:jc w:val="both"/>
      </w:pPr>
      <w:r>
        <w:br/>
        <w:t>Pun. tuženika navodi da nema daljnjih pitanja za svjedoka.</w:t>
      </w:r>
    </w:p>
    <w:p w14:paraId="7D37D552" w14:textId="77777777" w:rsidR="00C97F56" w:rsidRDefault="00C97F56" w:rsidP="00C97F56">
      <w:pPr>
        <w:jc w:val="both"/>
      </w:pPr>
    </w:p>
    <w:p w14:paraId="61FF94A9" w14:textId="77777777" w:rsidR="005859EB" w:rsidRDefault="00C97F56" w:rsidP="00C97F56">
      <w:pPr>
        <w:jc w:val="both"/>
        <w:rPr>
          <w:b/>
          <w:i/>
        </w:rPr>
      </w:pPr>
      <w:r>
        <w:t>Za svjedoka nema daljnjih pitanja, isti ne potražuje trošak te se otpušta iz sudnice.</w:t>
      </w:r>
    </w:p>
    <w:p w14:paraId="24F70A90" w14:textId="77777777" w:rsidR="005859EB" w:rsidRDefault="005859EB" w:rsidP="00E75954">
      <w:pPr>
        <w:rPr>
          <w:b/>
          <w:i/>
        </w:rPr>
      </w:pPr>
    </w:p>
    <w:p w14:paraId="345CF0C2" w14:textId="77777777" w:rsidR="00E75954" w:rsidRPr="00337C42" w:rsidRDefault="00E75954" w:rsidP="00E75954">
      <w:pPr>
        <w:rPr>
          <w:b/>
          <w:i/>
        </w:rPr>
      </w:pPr>
      <w:r w:rsidRPr="00337C42">
        <w:rPr>
          <w:b/>
          <w:i/>
        </w:rPr>
        <w:t>Sud donosi</w:t>
      </w:r>
    </w:p>
    <w:p w14:paraId="6C8D1006" w14:textId="77777777" w:rsidR="00E75954" w:rsidRPr="00337C42" w:rsidRDefault="00E75954" w:rsidP="00E75954">
      <w:pPr>
        <w:rPr>
          <w:b/>
          <w:i/>
        </w:rPr>
      </w:pPr>
    </w:p>
    <w:p w14:paraId="7AACB64E" w14:textId="77777777" w:rsidR="00E75954" w:rsidRDefault="00E75954" w:rsidP="00E75954">
      <w:pPr>
        <w:jc w:val="center"/>
        <w:rPr>
          <w:b/>
          <w:i/>
        </w:rPr>
      </w:pPr>
      <w:r w:rsidRPr="00337C42">
        <w:rPr>
          <w:b/>
          <w:i/>
        </w:rPr>
        <w:t>Rješenje</w:t>
      </w:r>
    </w:p>
    <w:p w14:paraId="4EDABF8D" w14:textId="77777777" w:rsidR="00E75954" w:rsidRDefault="00E75954" w:rsidP="00E75954">
      <w:pPr>
        <w:rPr>
          <w:b/>
          <w:i/>
        </w:rPr>
      </w:pPr>
    </w:p>
    <w:p w14:paraId="38F36FBF" w14:textId="77777777" w:rsidR="00E75954" w:rsidRDefault="00E75954" w:rsidP="00E75954">
      <w:pPr>
        <w:jc w:val="both"/>
        <w:rPr>
          <w:b/>
          <w:i/>
        </w:rPr>
      </w:pPr>
      <w:r>
        <w:rPr>
          <w:b/>
          <w:i/>
        </w:rPr>
        <w:t>Izvest će se dokaz saslušanjem svjedoka svjedoka Marciana Bača</w:t>
      </w:r>
      <w:r w:rsidR="002F512C">
        <w:rPr>
          <w:b/>
          <w:i/>
        </w:rPr>
        <w:t>r</w:t>
      </w:r>
      <w:r w:rsidR="00946044">
        <w:rPr>
          <w:b/>
          <w:i/>
        </w:rPr>
        <w:t xml:space="preserve">ka </w:t>
      </w:r>
      <w:r>
        <w:rPr>
          <w:b/>
          <w:i/>
        </w:rPr>
        <w:t>i Tomislava Vranarčića na okolnost stanja guma stroja koji je bio predmet poslovne suradnje, i to u vrijeme predaje stroja tuženiku kao i u vrijeme povrata stroja tužitelj.</w:t>
      </w:r>
    </w:p>
    <w:p w14:paraId="6E12BEF6" w14:textId="77777777" w:rsidR="00337C42" w:rsidRDefault="00337C42" w:rsidP="00B94CBD"/>
    <w:p w14:paraId="6034D5A2" w14:textId="77777777" w:rsidR="00E75954" w:rsidRPr="00BA5A0E" w:rsidRDefault="00E75954" w:rsidP="00E75954">
      <w:pPr>
        <w:jc w:val="both"/>
      </w:pPr>
      <w:r w:rsidRPr="00BA5A0E">
        <w:t xml:space="preserve">Prelazi se na saslušanje svjedoka </w:t>
      </w:r>
      <w:r w:rsidRPr="00E75954">
        <w:t>Marciana Bačaka</w:t>
      </w:r>
      <w:r w:rsidRPr="00BA5A0E">
        <w:t>.</w:t>
      </w:r>
    </w:p>
    <w:p w14:paraId="65F481D7" w14:textId="77777777" w:rsidR="00E75954" w:rsidRPr="000D571A" w:rsidRDefault="00E75954" w:rsidP="00E75954">
      <w:pPr>
        <w:jc w:val="both"/>
        <w:rPr>
          <w:b/>
          <w:i/>
        </w:rPr>
      </w:pPr>
    </w:p>
    <w:p w14:paraId="7025F4B6" w14:textId="77777777" w:rsidR="00876971" w:rsidRDefault="00876971" w:rsidP="00876971">
      <w:pPr>
        <w:jc w:val="both"/>
      </w:pPr>
      <w:r>
        <w:t>Marciano Bača</w:t>
      </w:r>
      <w:r w:rsidR="0004073B">
        <w:t>r</w:t>
      </w:r>
      <w:r>
        <w:t>k</w:t>
      </w:r>
      <w:r w:rsidR="002F512C">
        <w:t>a</w:t>
      </w:r>
      <w:r w:rsidR="00E75954" w:rsidRPr="00BA5A0E">
        <w:t xml:space="preserve">, </w:t>
      </w:r>
      <w:r w:rsidRPr="00BA5A0E">
        <w:t>OIB:</w:t>
      </w:r>
      <w:r w:rsidR="0004073B">
        <w:t xml:space="preserve"> </w:t>
      </w:r>
      <w:r w:rsidR="0004073B" w:rsidRPr="0004073B">
        <w:t>37860563726</w:t>
      </w:r>
      <w:r w:rsidR="0004073B">
        <w:t>,</w:t>
      </w:r>
      <w:r w:rsidRPr="00BA5A0E">
        <w:t xml:space="preserve"> ime oca: </w:t>
      </w:r>
      <w:r w:rsidR="00946044">
        <w:t>Nikola</w:t>
      </w:r>
      <w:r w:rsidRPr="00BA5A0E">
        <w:t>, zanimanje:</w:t>
      </w:r>
      <w:r w:rsidR="00946044">
        <w:t xml:space="preserve"> automehaničar</w:t>
      </w:r>
      <w:r>
        <w:t xml:space="preserve">, </w:t>
      </w:r>
      <w:r w:rsidRPr="00BA5A0E">
        <w:t xml:space="preserve">godine života: </w:t>
      </w:r>
      <w:r w:rsidR="002F512C">
        <w:t>41</w:t>
      </w:r>
      <w:r>
        <w:t>,</w:t>
      </w:r>
      <w:r w:rsidRPr="00BA5A0E">
        <w:t xml:space="preserve"> adresa boravišta: </w:t>
      </w:r>
      <w:r w:rsidR="00946044">
        <w:t>Rakitje, Rakitska cesta 56, 10457 Bestovje,</w:t>
      </w:r>
      <w:r>
        <w:t xml:space="preserve"> </w:t>
      </w:r>
      <w:r w:rsidRPr="00BA5A0E">
        <w:t>mjesto rođenja</w:t>
      </w:r>
      <w:r>
        <w:t>:</w:t>
      </w:r>
      <w:r w:rsidR="0004073B">
        <w:t xml:space="preserve"> Zagreb</w:t>
      </w:r>
      <w:r w:rsidR="00946044">
        <w:t>, zaposlen u društvu UP RENT d.o.o.</w:t>
      </w:r>
      <w:r w:rsidRPr="00BA5A0E">
        <w:t xml:space="preserve">,  nesrodan,  </w:t>
      </w:r>
      <w:r>
        <w:t xml:space="preserve">propisno upozoren na posljedice davanja lažnog iskaza, </w:t>
      </w:r>
      <w:r w:rsidRPr="00BA5A0E">
        <w:t>izlaže</w:t>
      </w:r>
      <w:r>
        <w:t xml:space="preserve"> kako slijedi</w:t>
      </w:r>
      <w:r w:rsidRPr="00BA5A0E">
        <w:t>:</w:t>
      </w:r>
    </w:p>
    <w:p w14:paraId="7B29E1A0" w14:textId="77777777" w:rsidR="00876971" w:rsidRDefault="00876971" w:rsidP="00876971">
      <w:pPr>
        <w:jc w:val="both"/>
      </w:pPr>
    </w:p>
    <w:p w14:paraId="10C1AC8A" w14:textId="77777777" w:rsidR="00876971" w:rsidRDefault="00876971" w:rsidP="00876971">
      <w:pPr>
        <w:jc w:val="both"/>
      </w:pPr>
      <w:r>
        <w:t>" Navodim da mi je poznato na koju okolnost sam pozvan svjedočiti</w:t>
      </w:r>
      <w:r w:rsidR="00424084">
        <w:t xml:space="preserve"> te navodim da sam ja osobno kao serviser prije predaje predmetnog stroja tuženiku isti i pregledao i utvrdio da je isti ispravan, te potom i fotografirao sa najmanje 4 slike, te navodim da je stroj potom predan vozaču koji je i neposredno dostavio stroj specijalnim prijevozom tuženiku, te ističem da je potom vozač predmetni Zapisnik u elektroničkom obliku i predao osobi koja je preuzela navedeni stroj.</w:t>
      </w:r>
      <w:r w:rsidR="00946044">
        <w:t xml:space="preserve"> </w:t>
      </w:r>
      <w:r w:rsidR="00BF1A3C">
        <w:t>Navodim da je u konkretnom slučaju nakon odjave najma vozač otišao po navedeni stroj te je tom prilikom i napravio primopredajni Zapisnik, te je potom stroj dostavljen u servis u kojem je nakon pregleda ponovno napravljen Zapisnik, te ističem da sam ja osobno u servisu i pregledao stroj te utvrdio oštećenja na prednjoj desnoj i zadnjoj desnoj gumi  i da gorivo nije natočeno".</w:t>
      </w:r>
    </w:p>
    <w:p w14:paraId="7104F5E2" w14:textId="77777777" w:rsidR="00BF1A3C" w:rsidRDefault="00BF1A3C" w:rsidP="00876971">
      <w:pPr>
        <w:jc w:val="both"/>
      </w:pPr>
      <w:r>
        <w:lastRenderedPageBreak/>
        <w:br/>
        <w:t>Svjedok nema dalje što za iskazati.</w:t>
      </w:r>
    </w:p>
    <w:p w14:paraId="6659D171" w14:textId="77777777" w:rsidR="00BF1A3C" w:rsidRDefault="00BF1A3C" w:rsidP="00876971">
      <w:pPr>
        <w:jc w:val="both"/>
      </w:pPr>
    </w:p>
    <w:p w14:paraId="1EC4BD16" w14:textId="77777777" w:rsidR="00BF1A3C" w:rsidRDefault="00BF1A3C" w:rsidP="00A53B8F">
      <w:pPr>
        <w:jc w:val="both"/>
      </w:pPr>
      <w:r>
        <w:t xml:space="preserve">Na izravan upit suda </w:t>
      </w:r>
      <w:r w:rsidR="00F11FDC">
        <w:t xml:space="preserve">a </w:t>
      </w:r>
      <w:r w:rsidR="00A53B8F">
        <w:t>kad</w:t>
      </w:r>
      <w:r w:rsidR="00F11FDC">
        <w:t xml:space="preserve"> se svjedoku predočavaju </w:t>
      </w:r>
      <w:r w:rsidR="00A53B8F">
        <w:t>Zapisnici</w:t>
      </w:r>
      <w:r w:rsidR="00F11FDC">
        <w:t xml:space="preserve"> na listu 60 i 61 spisa, isti navodi da je Zapisnik  na listu 60 </w:t>
      </w:r>
      <w:r w:rsidR="00A53B8F">
        <w:t>spisa</w:t>
      </w:r>
      <w:r w:rsidR="00F11FDC">
        <w:t xml:space="preserve"> na kojem</w:t>
      </w:r>
      <w:r w:rsidR="00A53B8F">
        <w:t xml:space="preserve"> </w:t>
      </w:r>
      <w:r w:rsidR="00F11FDC">
        <w:t>nije navedeno mjesto predaje stroja, radio on osobno, dok je drugi Zapisnik na listu 61 spisa na kojem je navedeno mjesto predaje stroja hala Stridon, najvjerojatnije radio vozač, te navodi da on osobno nema spoznaje gdje stroj</w:t>
      </w:r>
      <w:r w:rsidR="00A53B8F">
        <w:t xml:space="preserve"> </w:t>
      </w:r>
      <w:r w:rsidR="00F11FDC">
        <w:t>ide odnosno od kuda se dovozi pa da stoga je taj Zapisnik radio vozač koji je preuzeo stroj.</w:t>
      </w:r>
    </w:p>
    <w:p w14:paraId="7C96B115" w14:textId="77777777" w:rsidR="00337C42" w:rsidRDefault="00337C42" w:rsidP="00A53B8F">
      <w:pPr>
        <w:jc w:val="both"/>
      </w:pPr>
    </w:p>
    <w:p w14:paraId="3C146665" w14:textId="77777777" w:rsidR="00337C42" w:rsidRDefault="00A53B8F" w:rsidP="00A53B8F">
      <w:pPr>
        <w:jc w:val="both"/>
      </w:pPr>
      <w:r>
        <w:t xml:space="preserve">Na izravan upit suda, svjedok navodi </w:t>
      </w:r>
      <w:r w:rsidR="002073EA">
        <w:t>da pretpostavlja da je vozač kreirao krivi Zapisnik odnosno Zapisnik o primopredaji koji se u biti sastavlja u pravilu u  servisu ali ističe da kod preuzimanja stroja iz jednog najma izravno u drugi a radi smanjenja troškova transporta predmetni Zapisnik može sastaviti i sam vozač.</w:t>
      </w:r>
    </w:p>
    <w:p w14:paraId="75A8FC97" w14:textId="77777777" w:rsidR="00337C42" w:rsidRDefault="00337C42" w:rsidP="00B94CBD"/>
    <w:p w14:paraId="6EEF2D21" w14:textId="77777777" w:rsidR="00876971" w:rsidRDefault="002F46C6" w:rsidP="002F46C6">
      <w:pPr>
        <w:jc w:val="both"/>
      </w:pPr>
      <w:r>
        <w:t>Na izravan upit suda kada se svjedoku ponovno predočavaju Zapisnici na listu 60 i 61 spisa, isti navodi da je on kreirao dio Zapisnika sa lista 60 spisa samo u dijelu na stupac " isporučeno", dok je preostali dio Zapisnika sastavljao odnosno popunjavao vozač, te navodi da nema saznanja zašto su sastavljena dva primopredajna Zapisnika, te ističe da nakon predaje stroja se u servisu otvara radni nalog u kojem se utvrđuju eventualna oštećenja.</w:t>
      </w:r>
    </w:p>
    <w:p w14:paraId="68A349FD" w14:textId="77777777" w:rsidR="002F46C6" w:rsidRDefault="002F46C6" w:rsidP="002F46C6">
      <w:pPr>
        <w:jc w:val="both"/>
      </w:pPr>
    </w:p>
    <w:p w14:paraId="5B5A6A9E" w14:textId="77777777" w:rsidR="002F46C6" w:rsidRDefault="002F46C6" w:rsidP="002F46C6">
      <w:pPr>
        <w:jc w:val="both"/>
      </w:pPr>
      <w:r>
        <w:t xml:space="preserve">Na izravan upit pun. </w:t>
      </w:r>
      <w:r w:rsidR="00C54E46">
        <w:t>tužitelja, svjedok navodi da mu nije poznato tko je osoba Vanja Turda te navodi da je predmetni stroj do tuženika dovezao i od tuženika preuzeo djelatnik tužitelja Kristijan Marković, vozač.</w:t>
      </w:r>
    </w:p>
    <w:p w14:paraId="36B904F8" w14:textId="77777777" w:rsidR="00876971" w:rsidRDefault="00876971" w:rsidP="00E75954"/>
    <w:p w14:paraId="73006233" w14:textId="77777777" w:rsidR="00876971" w:rsidRDefault="00C54E46" w:rsidP="00C54E46">
      <w:pPr>
        <w:jc w:val="both"/>
      </w:pPr>
      <w:r>
        <w:t>Na izravan upit pun. tužitelja, svjedok navodi da je on osobno utvrdio da su na stroju oštećene dvije gume, te navodi da je on bio nazočan kada je gospodin Kramer došao u servis te mu je on osobo na računalu pokazao fotografije stroja u vrijeme predaje tuženiku, te mu je on također i pokazao stroj sa oštećenim gumama, te ističe da je gospodin Kramer tom prilikom fotografirao navedeni stroj, te navodi da su kasnije na stroj stavljane nove gume.</w:t>
      </w:r>
    </w:p>
    <w:p w14:paraId="70C442FF" w14:textId="77777777" w:rsidR="00C54E46" w:rsidRDefault="00C54E46" w:rsidP="00C54E46">
      <w:pPr>
        <w:jc w:val="both"/>
      </w:pPr>
    </w:p>
    <w:p w14:paraId="344B363C" w14:textId="77777777" w:rsidR="00C54E46" w:rsidRDefault="00C54E46" w:rsidP="00C54E46">
      <w:pPr>
        <w:jc w:val="both"/>
      </w:pPr>
      <w:r>
        <w:t>Pun. tužitelja navodi da nema pitanja za svjedoka.</w:t>
      </w:r>
    </w:p>
    <w:p w14:paraId="446C708A" w14:textId="77777777" w:rsidR="00C54E46" w:rsidRDefault="00C54E46" w:rsidP="00C54E46">
      <w:pPr>
        <w:jc w:val="both"/>
      </w:pPr>
    </w:p>
    <w:p w14:paraId="0F2648AF" w14:textId="77777777" w:rsidR="00C54E46" w:rsidRDefault="00C54E46" w:rsidP="00C54E46">
      <w:pPr>
        <w:jc w:val="both"/>
      </w:pPr>
      <w:r>
        <w:t xml:space="preserve">Na izravan upit pun. tužitelja a kada se svjedoku </w:t>
      </w:r>
      <w:r w:rsidR="0050670E">
        <w:t xml:space="preserve">ponovno predočava Zapisnik sa </w:t>
      </w:r>
      <w:r>
        <w:t>lista 60 i 61 spisa, svjedok navodi da u gornjem desnom kutu u kućici "funkcija i ispravnost stroja provjeren</w:t>
      </w:r>
      <w:r w:rsidR="0050670E">
        <w:t>o</w:t>
      </w:r>
      <w:r>
        <w:t>", on osobno unosi datum te se i potpisuje.</w:t>
      </w:r>
    </w:p>
    <w:p w14:paraId="4ABF204A" w14:textId="77777777" w:rsidR="00C54E46" w:rsidRDefault="00C54E46" w:rsidP="00C54E46">
      <w:pPr>
        <w:jc w:val="both"/>
      </w:pPr>
      <w:r>
        <w:br/>
        <w:t>Pun.</w:t>
      </w:r>
      <w:r w:rsidR="0050670E">
        <w:t xml:space="preserve"> </w:t>
      </w:r>
      <w:r>
        <w:t>tuženika nema daljnjih  pitanja za svjedoka.</w:t>
      </w:r>
    </w:p>
    <w:p w14:paraId="214691FF" w14:textId="77777777" w:rsidR="00C54E46" w:rsidRDefault="00C54E46" w:rsidP="00C54E46">
      <w:pPr>
        <w:jc w:val="both"/>
      </w:pPr>
    </w:p>
    <w:p w14:paraId="2B5BB8AF" w14:textId="77777777" w:rsidR="00C54E46" w:rsidRDefault="00C54E46" w:rsidP="00C54E46">
      <w:pPr>
        <w:jc w:val="both"/>
      </w:pPr>
      <w:r>
        <w:t>Za svjedoka nema daljnjih pitanja, istine potražuje trošak te se otpušta iz sudnice.</w:t>
      </w:r>
    </w:p>
    <w:p w14:paraId="78C8CB44" w14:textId="77777777" w:rsidR="00BF1A3C" w:rsidRDefault="00BF1A3C" w:rsidP="00E75954"/>
    <w:p w14:paraId="4A2AEAA9" w14:textId="77777777" w:rsidR="00E75954" w:rsidRPr="00E75954" w:rsidRDefault="00E75954" w:rsidP="00E75954">
      <w:r w:rsidRPr="00E75954">
        <w:t>Prelazi se na saslušanje svjedoka Tomislava Vranar</w:t>
      </w:r>
      <w:r w:rsidR="00C54E46">
        <w:t>i</w:t>
      </w:r>
      <w:r w:rsidRPr="00E75954">
        <w:t>čića.</w:t>
      </w:r>
    </w:p>
    <w:p w14:paraId="6B793214" w14:textId="77777777" w:rsidR="00E75954" w:rsidRPr="00E75954" w:rsidRDefault="00E75954" w:rsidP="00E75954">
      <w:pPr>
        <w:rPr>
          <w:b/>
          <w:i/>
        </w:rPr>
      </w:pPr>
    </w:p>
    <w:p w14:paraId="23831D8E" w14:textId="77777777" w:rsidR="00876971" w:rsidRDefault="00876971" w:rsidP="00876971">
      <w:pPr>
        <w:jc w:val="both"/>
      </w:pPr>
      <w:r>
        <w:t>Tomislav Vranaričić</w:t>
      </w:r>
      <w:r w:rsidR="00E75954" w:rsidRPr="00E75954">
        <w:t xml:space="preserve">, </w:t>
      </w:r>
      <w:r w:rsidRPr="00BA5A0E">
        <w:t>OIB:</w:t>
      </w:r>
      <w:r w:rsidR="002073EA" w:rsidRPr="002073EA">
        <w:t xml:space="preserve"> 83181519141</w:t>
      </w:r>
      <w:r w:rsidR="002073EA">
        <w:t>,</w:t>
      </w:r>
      <w:r w:rsidRPr="00BA5A0E">
        <w:t xml:space="preserve"> ime oca: </w:t>
      </w:r>
      <w:r w:rsidR="002073EA">
        <w:t>Dragutin</w:t>
      </w:r>
      <w:r w:rsidRPr="00BA5A0E">
        <w:t xml:space="preserve">, zanimanje: </w:t>
      </w:r>
      <w:r w:rsidR="0050670E">
        <w:t>automehaničar</w:t>
      </w:r>
      <w:r>
        <w:t xml:space="preserve">, </w:t>
      </w:r>
      <w:r w:rsidRPr="00BA5A0E">
        <w:t xml:space="preserve">godine života: </w:t>
      </w:r>
      <w:r w:rsidR="002073EA">
        <w:t>33</w:t>
      </w:r>
      <w:r>
        <w:t>,</w:t>
      </w:r>
      <w:r w:rsidRPr="00BA5A0E">
        <w:t xml:space="preserve"> adresa boravišta: </w:t>
      </w:r>
      <w:r w:rsidR="002073EA">
        <w:t>Rakitska cesta 95, Rakitje</w:t>
      </w:r>
      <w:r>
        <w:t xml:space="preserve">, </w:t>
      </w:r>
      <w:r w:rsidRPr="00BA5A0E">
        <w:t>mjesto rođenja</w:t>
      </w:r>
      <w:r>
        <w:t>:</w:t>
      </w:r>
      <w:r w:rsidR="002073EA">
        <w:t xml:space="preserve"> Zagreb</w:t>
      </w:r>
      <w:r w:rsidR="0050670E">
        <w:t>, zaposlen kod tužitelja,</w:t>
      </w:r>
      <w:r w:rsidRPr="00BA5A0E">
        <w:t xml:space="preserve">  nesrodan,  </w:t>
      </w:r>
      <w:r>
        <w:t xml:space="preserve">propisno upozoren na posljedice davanja lažnog iskaza, </w:t>
      </w:r>
      <w:r w:rsidRPr="00BA5A0E">
        <w:t>izlaže</w:t>
      </w:r>
      <w:r>
        <w:t xml:space="preserve"> kako slijedi</w:t>
      </w:r>
      <w:r w:rsidRPr="00BA5A0E">
        <w:t>:</w:t>
      </w:r>
    </w:p>
    <w:p w14:paraId="7811A6D3" w14:textId="77777777" w:rsidR="00876971" w:rsidRDefault="00876971" w:rsidP="00876971">
      <w:pPr>
        <w:jc w:val="both"/>
      </w:pPr>
    </w:p>
    <w:p w14:paraId="5839EF7A" w14:textId="77777777" w:rsidR="00876971" w:rsidRDefault="00876971" w:rsidP="00876971">
      <w:pPr>
        <w:jc w:val="both"/>
      </w:pPr>
      <w:r>
        <w:t>" Navodim da mi je poznato na koju okolnost sam pozvan svjedočiti</w:t>
      </w:r>
      <w:r w:rsidR="005D750A">
        <w:t xml:space="preserve">,t e navodim da nemam neposrednih saznanja o stanju guma prilikom predaje tuženiku, te navodim da ja osobno nisam niti pregledao stroj prilikom povrata istog od strane tuženika tužitelju, već ističem da je </w:t>
      </w:r>
      <w:r w:rsidR="005D750A">
        <w:lastRenderedPageBreak/>
        <w:t>to radio kolega Marcian, a da sam ja sukladno njegovu nalogu da postoje oštećenja o tome obavijestio djelatnika tuženika  gospodina Kramera a koji je potom i došao radi pregleda oštećenja, te navodim da sam ja samo kontrolirao izvršenje konkretnog kao i svih drugih radnih naloga</w:t>
      </w:r>
      <w:r>
        <w:t>".</w:t>
      </w:r>
    </w:p>
    <w:p w14:paraId="41A4FADB" w14:textId="77777777" w:rsidR="005D750A" w:rsidRDefault="005D750A" w:rsidP="00876971">
      <w:pPr>
        <w:jc w:val="both"/>
      </w:pPr>
      <w:r>
        <w:br/>
        <w:t>Svjedok nema dalje što za iskazati.</w:t>
      </w:r>
    </w:p>
    <w:p w14:paraId="71386DBC" w14:textId="77777777" w:rsidR="005D750A" w:rsidRDefault="005D750A" w:rsidP="00876971">
      <w:pPr>
        <w:jc w:val="both"/>
      </w:pPr>
    </w:p>
    <w:p w14:paraId="1CD6BEC2" w14:textId="77777777" w:rsidR="005D750A" w:rsidRDefault="005D750A" w:rsidP="00876971">
      <w:pPr>
        <w:jc w:val="both"/>
      </w:pPr>
      <w:r>
        <w:t>Na izravan upit pun. tužitelja svjedok navodi da je njemu kolega Marcian predočio Zapisnik o preuzimanju odnosno povratu stroja u kojem su bila navedena oštećenja, te da je na temelju tog Zapisnika otvoren radni nalog i da je temeljem tog kontaktirao gospodina Kramera, te navodi da je on bio nazočan kada je gospodin Kramer došao prvi put u servis te da on nema saznanja koliko puta je gospodin Kramer dolazio u servis.</w:t>
      </w:r>
    </w:p>
    <w:p w14:paraId="7560DCE2" w14:textId="77777777" w:rsidR="005D750A" w:rsidRDefault="005D750A" w:rsidP="00876971">
      <w:pPr>
        <w:jc w:val="both"/>
      </w:pPr>
    </w:p>
    <w:p w14:paraId="2006C416" w14:textId="77777777" w:rsidR="005D750A" w:rsidRDefault="005D750A" w:rsidP="00876971">
      <w:pPr>
        <w:jc w:val="both"/>
      </w:pPr>
      <w:r>
        <w:t>Na izravan upit pun. tužitelja svjedok navodi da se vidi iz Zapisnika da je isti sastavljao vozač</w:t>
      </w:r>
      <w:r w:rsidR="00841F8A">
        <w:t>, te navodi da je isto vidljivo iz navođenja imena i prezimena na desnoj strani Zapisnika.</w:t>
      </w:r>
    </w:p>
    <w:p w14:paraId="3E9D4EBE" w14:textId="77777777" w:rsidR="00841F8A" w:rsidRDefault="00841F8A" w:rsidP="00876971">
      <w:pPr>
        <w:jc w:val="both"/>
      </w:pPr>
    </w:p>
    <w:p w14:paraId="33E2A531" w14:textId="77777777" w:rsidR="00841F8A" w:rsidRDefault="00841F8A" w:rsidP="00876971">
      <w:pPr>
        <w:jc w:val="both"/>
      </w:pPr>
      <w:r>
        <w:t>Na izravan upit suda, a kada se svjedoku predočavaju Zapisnici na listu 60 i 61 spisa, isti navodi da takve Zapisnike sastavljaju osobe koje preuzimaju natrag stroj pa tako i vozači, te da  ne postoji nikakav drugi Zapisnik koji bi sastavljao vozač, te navodi da nema saznanja zašto su sastavljana dva Zapisnika te da pretpostavlja da je u Zapisniku na listu 61 u kućici " primjedbe" tekst " vraćen stroj sa oštećenim gumama" dodao kolega Marcian, te navodi da to smatra zato što je stroj pregledan nakon povrata u servis te da je stoga u isti samo dodana navedena primjedba.</w:t>
      </w:r>
    </w:p>
    <w:p w14:paraId="18E81E4C" w14:textId="77777777" w:rsidR="00841F8A" w:rsidRDefault="00841F8A" w:rsidP="00876971">
      <w:pPr>
        <w:jc w:val="both"/>
      </w:pPr>
    </w:p>
    <w:p w14:paraId="1BDF06C1" w14:textId="77777777" w:rsidR="00841F8A" w:rsidRDefault="00841F8A" w:rsidP="00876971">
      <w:pPr>
        <w:jc w:val="both"/>
      </w:pPr>
      <w:r>
        <w:t>Pun. tužitelja navodi da nema daljnjih pitanja za svjedoka.</w:t>
      </w:r>
    </w:p>
    <w:p w14:paraId="5612D5FB" w14:textId="77777777" w:rsidR="00841F8A" w:rsidRDefault="00841F8A" w:rsidP="00876971">
      <w:pPr>
        <w:jc w:val="both"/>
      </w:pPr>
    </w:p>
    <w:p w14:paraId="2BA7DD0B" w14:textId="77777777" w:rsidR="00841F8A" w:rsidRDefault="00841F8A" w:rsidP="00876971">
      <w:pPr>
        <w:jc w:val="both"/>
      </w:pPr>
      <w:r>
        <w:t>Pun. tuženika navodi da nema pitanja za svjedoka.</w:t>
      </w:r>
    </w:p>
    <w:p w14:paraId="61D7C72F" w14:textId="77777777" w:rsidR="00841F8A" w:rsidRDefault="00841F8A" w:rsidP="00876971">
      <w:pPr>
        <w:jc w:val="both"/>
      </w:pPr>
    </w:p>
    <w:p w14:paraId="2E014E43" w14:textId="77777777" w:rsidR="005D750A" w:rsidRDefault="00841F8A" w:rsidP="00841F8A">
      <w:pPr>
        <w:jc w:val="both"/>
      </w:pPr>
      <w:r>
        <w:t>Za svjedoka nema dalje pitanja, isti ne potražuje trošak te se otpušta iz sudnice.</w:t>
      </w:r>
    </w:p>
    <w:p w14:paraId="0324214F" w14:textId="77777777" w:rsidR="005D750A" w:rsidRDefault="005D750A" w:rsidP="00BF1A3C"/>
    <w:p w14:paraId="1C1E7352" w14:textId="77777777" w:rsidR="006A2243" w:rsidRPr="00337C42" w:rsidRDefault="006A2243" w:rsidP="006A2243">
      <w:pPr>
        <w:rPr>
          <w:b/>
          <w:i/>
        </w:rPr>
      </w:pPr>
      <w:r w:rsidRPr="00337C42">
        <w:rPr>
          <w:b/>
          <w:i/>
        </w:rPr>
        <w:t>Sud donosi</w:t>
      </w:r>
    </w:p>
    <w:p w14:paraId="573ADD4B" w14:textId="77777777" w:rsidR="006A2243" w:rsidRPr="00337C42" w:rsidRDefault="006A2243" w:rsidP="006A2243">
      <w:pPr>
        <w:rPr>
          <w:b/>
          <w:i/>
        </w:rPr>
      </w:pPr>
    </w:p>
    <w:p w14:paraId="08486230" w14:textId="77777777" w:rsidR="006A2243" w:rsidRDefault="006A2243" w:rsidP="006A2243">
      <w:pPr>
        <w:jc w:val="center"/>
        <w:rPr>
          <w:b/>
          <w:i/>
        </w:rPr>
      </w:pPr>
      <w:r w:rsidRPr="00337C42">
        <w:rPr>
          <w:b/>
          <w:i/>
        </w:rPr>
        <w:t>Rješenje</w:t>
      </w:r>
    </w:p>
    <w:p w14:paraId="5BEB7A0B" w14:textId="77777777" w:rsidR="006A2243" w:rsidRDefault="006A2243" w:rsidP="006A2243">
      <w:pPr>
        <w:rPr>
          <w:b/>
          <w:i/>
        </w:rPr>
      </w:pPr>
    </w:p>
    <w:p w14:paraId="73B5D115" w14:textId="77777777" w:rsidR="00E75954" w:rsidRDefault="006A2243" w:rsidP="006A2243">
      <w:pPr>
        <w:jc w:val="both"/>
      </w:pPr>
      <w:r>
        <w:rPr>
          <w:b/>
          <w:i/>
        </w:rPr>
        <w:t>Izvest će se dokaz saslušanjem stranaka i to zz tuženika Stjepan</w:t>
      </w:r>
      <w:r w:rsidR="00841F8A">
        <w:rPr>
          <w:b/>
          <w:i/>
        </w:rPr>
        <w:t>a</w:t>
      </w:r>
      <w:r>
        <w:rPr>
          <w:b/>
          <w:i/>
        </w:rPr>
        <w:t xml:space="preserve"> Vrajić</w:t>
      </w:r>
      <w:r w:rsidR="00841F8A">
        <w:rPr>
          <w:b/>
          <w:i/>
        </w:rPr>
        <w:t>a</w:t>
      </w:r>
      <w:r>
        <w:rPr>
          <w:b/>
          <w:i/>
        </w:rPr>
        <w:t xml:space="preserve"> na okolnost stanja guma stroja koji je bio predmet poslovne suradnje, i to u vrijeme predaje stroja tuženiku kao i u vrijeme povrata stroja tužitelju</w:t>
      </w:r>
    </w:p>
    <w:p w14:paraId="212311B6" w14:textId="77777777" w:rsidR="00B07372" w:rsidRDefault="00B07372" w:rsidP="00B94CBD"/>
    <w:p w14:paraId="596B28FD" w14:textId="77777777" w:rsidR="006A2243" w:rsidRDefault="006A2243" w:rsidP="006A2243">
      <w:r>
        <w:t xml:space="preserve">Prelazi se na saslušanje </w:t>
      </w:r>
      <w:r w:rsidRPr="006A2243">
        <w:t>zz tuženika Stjepan</w:t>
      </w:r>
      <w:r>
        <w:t>a</w:t>
      </w:r>
      <w:r w:rsidRPr="006A2243">
        <w:t xml:space="preserve"> Vrajić</w:t>
      </w:r>
      <w:r>
        <w:t>.</w:t>
      </w:r>
    </w:p>
    <w:p w14:paraId="7F1062C0" w14:textId="77777777" w:rsidR="006A2243" w:rsidRDefault="006A2243" w:rsidP="006A2243"/>
    <w:p w14:paraId="32A94EB8" w14:textId="77777777" w:rsidR="00876971" w:rsidRDefault="00876971" w:rsidP="00876971">
      <w:pPr>
        <w:jc w:val="both"/>
      </w:pPr>
      <w:r>
        <w:t>Stjepan Vrajić,</w:t>
      </w:r>
      <w:r w:rsidRPr="00876971">
        <w:t xml:space="preserve"> </w:t>
      </w:r>
      <w:r w:rsidRPr="00BA5A0E">
        <w:t>OIB</w:t>
      </w:r>
      <w:r w:rsidR="00841F8A">
        <w:t xml:space="preserve">: </w:t>
      </w:r>
      <w:r w:rsidR="00841F8A" w:rsidRPr="00841F8A">
        <w:t>36945791631</w:t>
      </w:r>
      <w:r w:rsidRPr="00BA5A0E">
        <w:t xml:space="preserve"> , ime oca: </w:t>
      </w:r>
      <w:r w:rsidR="00841F8A">
        <w:t>Vladimir,</w:t>
      </w:r>
      <w:r w:rsidRPr="00BA5A0E">
        <w:t xml:space="preserve"> zanimanje: </w:t>
      </w:r>
      <w:r w:rsidR="00841F8A">
        <w:t>direktor</w:t>
      </w:r>
      <w:r>
        <w:t xml:space="preserve">, </w:t>
      </w:r>
      <w:r w:rsidRPr="00BA5A0E">
        <w:t xml:space="preserve">godine života: </w:t>
      </w:r>
      <w:r w:rsidR="00841F8A">
        <w:t>36</w:t>
      </w:r>
      <w:r>
        <w:t>,</w:t>
      </w:r>
      <w:r w:rsidRPr="00BA5A0E">
        <w:t xml:space="preserve"> adresa boravišta:</w:t>
      </w:r>
      <w:r w:rsidR="00841F8A">
        <w:t xml:space="preserve"> Bijenička cesta 99, Zagreb,</w:t>
      </w:r>
      <w:r>
        <w:t xml:space="preserve"> </w:t>
      </w:r>
      <w:r w:rsidRPr="00BA5A0E">
        <w:t>mjesto rođenja</w:t>
      </w:r>
      <w:r>
        <w:t>:</w:t>
      </w:r>
      <w:r w:rsidR="00841F8A">
        <w:t xml:space="preserve"> Brčko, Bosna i Hercegovina</w:t>
      </w:r>
      <w:r w:rsidRPr="00BA5A0E">
        <w:t>,  izlaže</w:t>
      </w:r>
      <w:r>
        <w:t xml:space="preserve"> kako slijedi</w:t>
      </w:r>
      <w:r w:rsidRPr="00BA5A0E">
        <w:t>:</w:t>
      </w:r>
    </w:p>
    <w:p w14:paraId="243DC322" w14:textId="77777777" w:rsidR="00876971" w:rsidRDefault="00876971" w:rsidP="00876971">
      <w:pPr>
        <w:jc w:val="both"/>
      </w:pPr>
    </w:p>
    <w:p w14:paraId="7073C478" w14:textId="77777777" w:rsidR="00876971" w:rsidRDefault="00876971" w:rsidP="00876971">
      <w:pPr>
        <w:jc w:val="both"/>
      </w:pPr>
      <w:r>
        <w:t xml:space="preserve">" Navodim da </w:t>
      </w:r>
      <w:r w:rsidR="00841F8A">
        <w:t>mi je poznato na koju sam okolnost pozvan dati iskaz, te navodim da nemam neposrednih saznanja o stanju guma na navedenom stroju bilo u trenutku predaje isti h tuženiku, bilo u trenutku vraćanja stroja od strane tuženika tužitelju</w:t>
      </w:r>
      <w:r>
        <w:t>".</w:t>
      </w:r>
    </w:p>
    <w:p w14:paraId="2445169F" w14:textId="77777777" w:rsidR="00EB133F" w:rsidRDefault="00EB133F" w:rsidP="00876971">
      <w:pPr>
        <w:jc w:val="both"/>
      </w:pPr>
    </w:p>
    <w:p w14:paraId="0981A250" w14:textId="77777777" w:rsidR="00EB133F" w:rsidRDefault="00EB133F" w:rsidP="00876971">
      <w:pPr>
        <w:jc w:val="both"/>
      </w:pPr>
      <w:r>
        <w:t>ZZ tuženika nema više šta za iskazati</w:t>
      </w:r>
    </w:p>
    <w:p w14:paraId="4D3C94A7" w14:textId="77777777" w:rsidR="00EB133F" w:rsidRDefault="00EB133F" w:rsidP="00876971">
      <w:pPr>
        <w:jc w:val="both"/>
      </w:pPr>
    </w:p>
    <w:p w14:paraId="281FB059" w14:textId="77777777" w:rsidR="00EB133F" w:rsidRDefault="00EB133F" w:rsidP="00876971">
      <w:pPr>
        <w:jc w:val="both"/>
      </w:pPr>
      <w:r>
        <w:lastRenderedPageBreak/>
        <w:t>Pun. tužitelja navodi da nema pitanja za zz tuženika.</w:t>
      </w:r>
    </w:p>
    <w:p w14:paraId="62BD0C77" w14:textId="77777777" w:rsidR="00876971" w:rsidRDefault="00876971" w:rsidP="006A2243"/>
    <w:p w14:paraId="09940BAC" w14:textId="77777777" w:rsidR="00EB133F" w:rsidRDefault="00EB133F" w:rsidP="00EB133F">
      <w:pPr>
        <w:jc w:val="both"/>
      </w:pPr>
      <w:r>
        <w:t>Pun. tuženika navodi da nema pitanja za zz tuženika.</w:t>
      </w:r>
    </w:p>
    <w:p w14:paraId="0F90822E" w14:textId="77777777" w:rsidR="00EB133F" w:rsidRDefault="00EB133F" w:rsidP="00EB133F">
      <w:pPr>
        <w:jc w:val="both"/>
      </w:pPr>
      <w:r>
        <w:br/>
        <w:t>Za zz tuženika nema daljnjih pitanja.</w:t>
      </w:r>
    </w:p>
    <w:p w14:paraId="35DED722" w14:textId="77777777" w:rsidR="00EB133F" w:rsidRDefault="00EB133F" w:rsidP="00EB133F">
      <w:pPr>
        <w:jc w:val="both"/>
      </w:pPr>
    </w:p>
    <w:p w14:paraId="40F00493" w14:textId="77777777" w:rsidR="00EB133F" w:rsidRDefault="00EB133F" w:rsidP="00EB133F">
      <w:pPr>
        <w:jc w:val="both"/>
      </w:pPr>
      <w:r>
        <w:t>Pun. tužitelja navodi da prigovara vjerodostojnosti iskaza svjedoka gospodina Kramera obzirom da je isti naglasio da prilikom drugog dolaska pregledavao u računalu strojeve zajedno sa gospdinom Tomislavom Vranaričićem, a budući je svjedok Vranaričić naveo da je gospodin Kramer bio samo jednom u servisu s njim.</w:t>
      </w:r>
    </w:p>
    <w:p w14:paraId="52EC5158" w14:textId="77777777" w:rsidR="00EB133F" w:rsidRDefault="00EB133F" w:rsidP="006A2243"/>
    <w:p w14:paraId="4EF983EB" w14:textId="77777777" w:rsidR="00821EE2" w:rsidRPr="00337C42" w:rsidRDefault="00821EE2" w:rsidP="00821EE2">
      <w:pPr>
        <w:rPr>
          <w:b/>
          <w:i/>
        </w:rPr>
      </w:pPr>
      <w:r w:rsidRPr="00337C42">
        <w:rPr>
          <w:b/>
          <w:i/>
        </w:rPr>
        <w:t>Sud donosi</w:t>
      </w:r>
    </w:p>
    <w:p w14:paraId="5546BE3D" w14:textId="77777777" w:rsidR="00821EE2" w:rsidRPr="00337C42" w:rsidRDefault="00821EE2" w:rsidP="00821EE2">
      <w:pPr>
        <w:rPr>
          <w:b/>
          <w:i/>
        </w:rPr>
      </w:pPr>
    </w:p>
    <w:p w14:paraId="15FD0B45" w14:textId="77777777" w:rsidR="00821EE2" w:rsidRDefault="00821EE2" w:rsidP="00821EE2">
      <w:pPr>
        <w:jc w:val="center"/>
        <w:rPr>
          <w:b/>
          <w:i/>
        </w:rPr>
      </w:pPr>
      <w:r w:rsidRPr="00337C42">
        <w:rPr>
          <w:b/>
          <w:i/>
        </w:rPr>
        <w:t>Rješenje</w:t>
      </w:r>
    </w:p>
    <w:p w14:paraId="27A61921" w14:textId="77777777" w:rsidR="00821EE2" w:rsidRDefault="00821EE2" w:rsidP="00821EE2">
      <w:pPr>
        <w:rPr>
          <w:b/>
          <w:i/>
        </w:rPr>
      </w:pPr>
    </w:p>
    <w:p w14:paraId="2A1ED045" w14:textId="77777777" w:rsidR="00EB133F" w:rsidRDefault="00EB133F" w:rsidP="00C375C0">
      <w:pPr>
        <w:jc w:val="both"/>
        <w:rPr>
          <w:b/>
          <w:i/>
        </w:rPr>
      </w:pPr>
      <w:r>
        <w:rPr>
          <w:b/>
          <w:i/>
        </w:rPr>
        <w:t>Današnje rčište se odlaže a slijedeće će se odrediti pisanim putem te će na isto biti pozvani svjedoci Vanja Turda i Hari Kočevar, te će na istom također biti saslušan zz tužitelja ukoliko isti dostavi dokaz o opravdanosti nedolaska na današnje ročište, te se sukladno čl.268. ZPP-a pun. tužitelja obvezuje o ročištu istoga obavijestiti.</w:t>
      </w:r>
    </w:p>
    <w:p w14:paraId="7B28B344" w14:textId="77777777" w:rsidR="00EB133F" w:rsidRDefault="00EB133F" w:rsidP="00C375C0">
      <w:pPr>
        <w:jc w:val="both"/>
        <w:rPr>
          <w:b/>
          <w:i/>
        </w:rPr>
      </w:pPr>
    </w:p>
    <w:p w14:paraId="63722D7D" w14:textId="77777777" w:rsidR="00876971" w:rsidRDefault="00876971" w:rsidP="00876971">
      <w:r>
        <w:t>Prisutni pun. tužitelja i pun. tuženika  ne stavljaju primjedbe na sadržaj ovog raspravnog zapisnika.</w:t>
      </w:r>
    </w:p>
    <w:p w14:paraId="2E4802EE" w14:textId="77777777" w:rsidR="00876971" w:rsidRDefault="00876971" w:rsidP="00876971">
      <w:pPr>
        <w:tabs>
          <w:tab w:val="left" w:pos="1726"/>
        </w:tabs>
      </w:pPr>
      <w:r>
        <w:tab/>
      </w:r>
    </w:p>
    <w:p w14:paraId="1BA53B3B" w14:textId="77777777" w:rsidR="00876971" w:rsidRDefault="00876971" w:rsidP="00876971">
      <w:pPr>
        <w:ind w:left="708"/>
        <w:jc w:val="center"/>
      </w:pPr>
      <w:r>
        <w:t xml:space="preserve">Dovršeno u  </w:t>
      </w:r>
      <w:r w:rsidR="00EB133F">
        <w:t>11,24</w:t>
      </w:r>
      <w:r>
        <w:t>sati.</w:t>
      </w:r>
    </w:p>
    <w:p w14:paraId="2CDE06F3" w14:textId="77777777" w:rsidR="00876971" w:rsidRDefault="00876971" w:rsidP="00876971">
      <w:pPr>
        <w:tabs>
          <w:tab w:val="left" w:pos="6096"/>
        </w:tabs>
        <w:ind w:left="4248"/>
      </w:pPr>
      <w:r>
        <w:tab/>
      </w:r>
      <w:r>
        <w:tab/>
      </w:r>
      <w:r>
        <w:tab/>
        <w:t xml:space="preserve">    </w:t>
      </w:r>
      <w:r>
        <w:tab/>
      </w:r>
      <w:r>
        <w:tab/>
        <w:t xml:space="preserve">                               Sudac:</w:t>
      </w:r>
      <w:r>
        <w:tab/>
      </w:r>
      <w:r>
        <w:tab/>
      </w:r>
      <w:r>
        <w:tab/>
        <w:t xml:space="preserve">   Stranke:</w:t>
      </w:r>
    </w:p>
    <w:p w14:paraId="5CBD5AD0" w14:textId="77777777" w:rsidR="00876971" w:rsidRDefault="00876971" w:rsidP="00876971">
      <w:r>
        <w:tab/>
      </w:r>
      <w:r>
        <w:tab/>
      </w:r>
      <w:r>
        <w:tab/>
      </w:r>
      <w:r>
        <w:tab/>
      </w:r>
    </w:p>
    <w:p w14:paraId="6751C2CA" w14:textId="77777777" w:rsidR="00876971" w:rsidRDefault="00876971" w:rsidP="00876971">
      <w:r>
        <w:tab/>
      </w:r>
      <w:r>
        <w:tab/>
      </w:r>
      <w:r>
        <w:tab/>
      </w:r>
      <w:r>
        <w:tab/>
      </w:r>
      <w:r>
        <w:tab/>
      </w:r>
      <w:r>
        <w:tab/>
      </w:r>
      <w:r>
        <w:tab/>
      </w:r>
      <w:r>
        <w:tab/>
        <w:t xml:space="preserve"> Z</w:t>
      </w:r>
      <w:r w:rsidR="00EB133F">
        <w:t>a</w:t>
      </w:r>
      <w:r>
        <w:t xml:space="preserve">  tužitelja: ________________</w:t>
      </w:r>
      <w:r>
        <w:softHyphen/>
      </w:r>
    </w:p>
    <w:p w14:paraId="46AAA86F" w14:textId="77777777" w:rsidR="00876971" w:rsidRDefault="00876971" w:rsidP="00876971"/>
    <w:p w14:paraId="1C0C7721" w14:textId="77777777" w:rsidR="00876971" w:rsidRDefault="00876971" w:rsidP="00876971">
      <w:pPr>
        <w:ind w:left="2832" w:firstLine="708"/>
      </w:pPr>
      <w:r>
        <w:t xml:space="preserve">      Zapisničar:             Zz tuženika: ________________</w:t>
      </w:r>
    </w:p>
    <w:p w14:paraId="2542E76F" w14:textId="77777777" w:rsidR="00876971" w:rsidRDefault="00876971" w:rsidP="00876971">
      <w:pPr>
        <w:ind w:left="2832" w:firstLine="708"/>
      </w:pPr>
    </w:p>
    <w:p w14:paraId="12B55AE1" w14:textId="77777777" w:rsidR="00876971" w:rsidRDefault="00876971" w:rsidP="00876971">
      <w:pPr>
        <w:ind w:left="2832" w:firstLine="708"/>
      </w:pPr>
      <w:r>
        <w:tab/>
      </w:r>
      <w:r>
        <w:tab/>
      </w:r>
      <w:r>
        <w:tab/>
        <w:t xml:space="preserve"> Za tuženika: _________________</w:t>
      </w:r>
    </w:p>
    <w:p w14:paraId="526C1D23" w14:textId="77777777" w:rsidR="00876971" w:rsidRDefault="00876971" w:rsidP="00876971"/>
    <w:p w14:paraId="18A6B8C9" w14:textId="77777777" w:rsidR="00876971" w:rsidRDefault="00876971" w:rsidP="00876971">
      <w:pPr>
        <w:tabs>
          <w:tab w:val="left" w:pos="2202"/>
        </w:tabs>
      </w:pPr>
      <w:r>
        <w:tab/>
        <w:t xml:space="preserve">  </w:t>
      </w:r>
      <w:r>
        <w:tab/>
      </w:r>
      <w:r>
        <w:tab/>
      </w:r>
      <w:r>
        <w:tab/>
      </w:r>
    </w:p>
    <w:p w14:paraId="4F0BAE2B" w14:textId="77777777" w:rsidR="00876971" w:rsidRDefault="00876971" w:rsidP="00876971">
      <w:pPr>
        <w:tabs>
          <w:tab w:val="left" w:pos="2202"/>
        </w:tabs>
      </w:pPr>
    </w:p>
    <w:p w14:paraId="0E25757A" w14:textId="77777777" w:rsidR="00876971" w:rsidRDefault="00876971" w:rsidP="00876971">
      <w:pPr>
        <w:tabs>
          <w:tab w:val="left" w:pos="2202"/>
        </w:tabs>
      </w:pPr>
    </w:p>
    <w:p w14:paraId="4E18723B" w14:textId="77777777" w:rsidR="00876971" w:rsidRDefault="00876971" w:rsidP="00876971">
      <w:pPr>
        <w:tabs>
          <w:tab w:val="left" w:pos="2202"/>
        </w:tabs>
      </w:pPr>
    </w:p>
    <w:p w14:paraId="1AE32205" w14:textId="77777777" w:rsidR="00876971" w:rsidRDefault="00876971" w:rsidP="00876971">
      <w:pPr>
        <w:tabs>
          <w:tab w:val="left" w:pos="2202"/>
        </w:tabs>
      </w:pPr>
    </w:p>
    <w:p w14:paraId="169CD277" w14:textId="77777777" w:rsidR="00B07372" w:rsidRDefault="00B07372" w:rsidP="00B94CBD">
      <w:pPr>
        <w:rPr>
          <w:b/>
          <w:i/>
        </w:rPr>
      </w:pPr>
    </w:p>
    <w:p w14:paraId="1942DEFF" w14:textId="77777777" w:rsidR="00B07372" w:rsidRDefault="00B07372" w:rsidP="00B94CBD">
      <w:pPr>
        <w:rPr>
          <w:b/>
          <w:i/>
        </w:rPr>
      </w:pPr>
    </w:p>
    <w:p w14:paraId="3571A638" w14:textId="77777777" w:rsidR="00B07372" w:rsidRDefault="00B07372" w:rsidP="00B94CBD">
      <w:pPr>
        <w:rPr>
          <w:b/>
          <w:i/>
        </w:rPr>
      </w:pPr>
    </w:p>
    <w:sectPr w:rsidR="00B07372" w:rsidSect="00876971">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1F93E" w14:textId="77777777" w:rsidR="00923D56" w:rsidRDefault="00923D56" w:rsidP="00876971">
      <w:r>
        <w:separator/>
      </w:r>
    </w:p>
  </w:endnote>
  <w:endnote w:type="continuationSeparator" w:id="0">
    <w:p w14:paraId="33DEF509" w14:textId="77777777" w:rsidR="00923D56" w:rsidRDefault="00923D56" w:rsidP="00876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7E4AF" w14:textId="77777777" w:rsidR="00923D56" w:rsidRDefault="00923D56" w:rsidP="00876971">
      <w:r>
        <w:separator/>
      </w:r>
    </w:p>
  </w:footnote>
  <w:footnote w:type="continuationSeparator" w:id="0">
    <w:p w14:paraId="58589B19" w14:textId="77777777" w:rsidR="00923D56" w:rsidRDefault="00923D56" w:rsidP="00876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1555481"/>
      <w:docPartObj>
        <w:docPartGallery w:val="Page Numbers (Top of Page)"/>
        <w:docPartUnique/>
      </w:docPartObj>
    </w:sdtPr>
    <w:sdtContent>
      <w:p w14:paraId="7AAFC84D" w14:textId="77777777" w:rsidR="00876971" w:rsidRDefault="00876971" w:rsidP="00876971">
        <w:pPr>
          <w:pStyle w:val="Zaglavlje"/>
          <w:jc w:val="center"/>
        </w:pPr>
        <w:r>
          <w:fldChar w:fldCharType="begin"/>
        </w:r>
        <w:r>
          <w:instrText>PAGE   \* MERGEFORMAT</w:instrText>
        </w:r>
        <w:r>
          <w:fldChar w:fldCharType="separate"/>
        </w:r>
        <w:r w:rsidR="00132B3F">
          <w:rPr>
            <w:noProof/>
          </w:rPr>
          <w:t>6</w:t>
        </w:r>
        <w:r>
          <w:fldChar w:fldCharType="end"/>
        </w:r>
      </w:p>
    </w:sdtContent>
  </w:sdt>
  <w:p w14:paraId="44A42D3B" w14:textId="77777777" w:rsidR="00876971" w:rsidRDefault="00876971" w:rsidP="00876971">
    <w:pPr>
      <w:pStyle w:val="Zaglavlje"/>
      <w:jc w:val="right"/>
    </w:pPr>
    <w:r>
      <w:t>98.Povrv-385/19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D1F64"/>
    <w:multiLevelType w:val="hybridMultilevel"/>
    <w:tmpl w:val="061E2130"/>
    <w:lvl w:ilvl="0" w:tplc="5CDE2C90">
      <w:start w:val="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F834876"/>
    <w:multiLevelType w:val="hybridMultilevel"/>
    <w:tmpl w:val="07AC9DE0"/>
    <w:lvl w:ilvl="0" w:tplc="4D44B36E">
      <w:start w:val="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2F84FA2"/>
    <w:multiLevelType w:val="hybridMultilevel"/>
    <w:tmpl w:val="6FC2E292"/>
    <w:lvl w:ilvl="0" w:tplc="99A4CEB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3A65F32"/>
    <w:multiLevelType w:val="hybridMultilevel"/>
    <w:tmpl w:val="47702A1A"/>
    <w:lvl w:ilvl="0" w:tplc="EB78DF04">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4F90FB4"/>
    <w:multiLevelType w:val="hybridMultilevel"/>
    <w:tmpl w:val="FB106270"/>
    <w:lvl w:ilvl="0" w:tplc="13702A1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F910ECC"/>
    <w:multiLevelType w:val="hybridMultilevel"/>
    <w:tmpl w:val="631A71F0"/>
    <w:lvl w:ilvl="0" w:tplc="83D4BA88">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4CE0F83"/>
    <w:multiLevelType w:val="hybridMultilevel"/>
    <w:tmpl w:val="7EBA49DE"/>
    <w:lvl w:ilvl="0" w:tplc="428C67A4">
      <w:start w:val="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7BE323A"/>
    <w:multiLevelType w:val="hybridMultilevel"/>
    <w:tmpl w:val="91C82828"/>
    <w:lvl w:ilvl="0" w:tplc="E17A8A0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3792BCF"/>
    <w:multiLevelType w:val="hybridMultilevel"/>
    <w:tmpl w:val="486CD12C"/>
    <w:lvl w:ilvl="0" w:tplc="5B2032B8">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A7F0A28"/>
    <w:multiLevelType w:val="hybridMultilevel"/>
    <w:tmpl w:val="924ACD26"/>
    <w:lvl w:ilvl="0" w:tplc="BE0EB25A">
      <w:start w:val="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89E351D"/>
    <w:multiLevelType w:val="hybridMultilevel"/>
    <w:tmpl w:val="A53A1370"/>
    <w:lvl w:ilvl="0" w:tplc="EE9C9DAE">
      <w:start w:val="1"/>
      <w:numFmt w:val="decimal"/>
      <w:lvlText w:val="(%1)"/>
      <w:lvlJc w:val="left"/>
      <w:pPr>
        <w:ind w:left="1068" w:hanging="360"/>
      </w:pPr>
      <w:rPr>
        <w:rFonts w:ascii="Times New Roman" w:eastAsia="Times New Roman" w:hAnsi="Times New Roman" w:cs="Times New Roman"/>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1" w15:restartNumberingAfterBreak="0">
    <w:nsid w:val="70D03C22"/>
    <w:multiLevelType w:val="hybridMultilevel"/>
    <w:tmpl w:val="A558A29E"/>
    <w:lvl w:ilvl="0" w:tplc="536CD88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715667327">
    <w:abstractNumId w:val="10"/>
  </w:num>
  <w:num w:numId="2" w16cid:durableId="1504975735">
    <w:abstractNumId w:val="2"/>
  </w:num>
  <w:num w:numId="3" w16cid:durableId="158624285">
    <w:abstractNumId w:val="11"/>
  </w:num>
  <w:num w:numId="4" w16cid:durableId="463235178">
    <w:abstractNumId w:val="7"/>
  </w:num>
  <w:num w:numId="5" w16cid:durableId="1792506257">
    <w:abstractNumId w:val="8"/>
  </w:num>
  <w:num w:numId="6" w16cid:durableId="1300188167">
    <w:abstractNumId w:val="9"/>
  </w:num>
  <w:num w:numId="7" w16cid:durableId="1431052159">
    <w:abstractNumId w:val="1"/>
  </w:num>
  <w:num w:numId="8" w16cid:durableId="1078333488">
    <w:abstractNumId w:val="6"/>
  </w:num>
  <w:num w:numId="9" w16cid:durableId="114104975">
    <w:abstractNumId w:val="0"/>
  </w:num>
  <w:num w:numId="10" w16cid:durableId="1919828950">
    <w:abstractNumId w:val="3"/>
  </w:num>
  <w:num w:numId="11" w16cid:durableId="595796983">
    <w:abstractNumId w:val="4"/>
  </w:num>
  <w:num w:numId="12" w16cid:durableId="6811288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C07"/>
    <w:rsid w:val="000258F9"/>
    <w:rsid w:val="0004073B"/>
    <w:rsid w:val="00067270"/>
    <w:rsid w:val="00096AA9"/>
    <w:rsid w:val="000A78A3"/>
    <w:rsid w:val="000B2C9A"/>
    <w:rsid w:val="000C3F2C"/>
    <w:rsid w:val="000E292B"/>
    <w:rsid w:val="00112602"/>
    <w:rsid w:val="00115EF3"/>
    <w:rsid w:val="00132B3F"/>
    <w:rsid w:val="0015704E"/>
    <w:rsid w:val="00171202"/>
    <w:rsid w:val="001A1FA7"/>
    <w:rsid w:val="001B17DB"/>
    <w:rsid w:val="001D394C"/>
    <w:rsid w:val="001F0275"/>
    <w:rsid w:val="002073EA"/>
    <w:rsid w:val="00221AE9"/>
    <w:rsid w:val="00273A6B"/>
    <w:rsid w:val="002A7166"/>
    <w:rsid w:val="002B419D"/>
    <w:rsid w:val="002E1280"/>
    <w:rsid w:val="002F46C6"/>
    <w:rsid w:val="002F4802"/>
    <w:rsid w:val="002F512C"/>
    <w:rsid w:val="0030213A"/>
    <w:rsid w:val="003163AA"/>
    <w:rsid w:val="00337C42"/>
    <w:rsid w:val="003468F8"/>
    <w:rsid w:val="0038003C"/>
    <w:rsid w:val="00393DB5"/>
    <w:rsid w:val="003A2E7D"/>
    <w:rsid w:val="003B38EE"/>
    <w:rsid w:val="003B6510"/>
    <w:rsid w:val="003F6855"/>
    <w:rsid w:val="00415CE9"/>
    <w:rsid w:val="00424084"/>
    <w:rsid w:val="004404A8"/>
    <w:rsid w:val="00466254"/>
    <w:rsid w:val="0048120E"/>
    <w:rsid w:val="00482A24"/>
    <w:rsid w:val="004874B4"/>
    <w:rsid w:val="004910BE"/>
    <w:rsid w:val="004B37E0"/>
    <w:rsid w:val="004B6FA3"/>
    <w:rsid w:val="004E1E54"/>
    <w:rsid w:val="004F2EB2"/>
    <w:rsid w:val="0050670E"/>
    <w:rsid w:val="005163B1"/>
    <w:rsid w:val="00516AE9"/>
    <w:rsid w:val="00530B5F"/>
    <w:rsid w:val="00553B80"/>
    <w:rsid w:val="00570D9D"/>
    <w:rsid w:val="00575ACC"/>
    <w:rsid w:val="00584EB3"/>
    <w:rsid w:val="005859EB"/>
    <w:rsid w:val="005A1277"/>
    <w:rsid w:val="005C2762"/>
    <w:rsid w:val="005D750A"/>
    <w:rsid w:val="005F1759"/>
    <w:rsid w:val="005F41E9"/>
    <w:rsid w:val="0064002D"/>
    <w:rsid w:val="00653476"/>
    <w:rsid w:val="00675749"/>
    <w:rsid w:val="00694161"/>
    <w:rsid w:val="006A2243"/>
    <w:rsid w:val="006A7288"/>
    <w:rsid w:val="006C04F3"/>
    <w:rsid w:val="006C4519"/>
    <w:rsid w:val="006E4FD8"/>
    <w:rsid w:val="006F3BFB"/>
    <w:rsid w:val="006F600A"/>
    <w:rsid w:val="00704FA6"/>
    <w:rsid w:val="0073206B"/>
    <w:rsid w:val="007839C0"/>
    <w:rsid w:val="007B44ED"/>
    <w:rsid w:val="007E6E70"/>
    <w:rsid w:val="007F061F"/>
    <w:rsid w:val="0080756B"/>
    <w:rsid w:val="00815470"/>
    <w:rsid w:val="00821EE2"/>
    <w:rsid w:val="00834E33"/>
    <w:rsid w:val="00841F8A"/>
    <w:rsid w:val="008467E9"/>
    <w:rsid w:val="008635E3"/>
    <w:rsid w:val="008665F8"/>
    <w:rsid w:val="00873008"/>
    <w:rsid w:val="00876971"/>
    <w:rsid w:val="00887C07"/>
    <w:rsid w:val="00892817"/>
    <w:rsid w:val="008A6597"/>
    <w:rsid w:val="008A7D37"/>
    <w:rsid w:val="008B39F1"/>
    <w:rsid w:val="008C7A57"/>
    <w:rsid w:val="008E60BD"/>
    <w:rsid w:val="008F1C8C"/>
    <w:rsid w:val="008F58B4"/>
    <w:rsid w:val="009113B4"/>
    <w:rsid w:val="00916B45"/>
    <w:rsid w:val="00923D56"/>
    <w:rsid w:val="00946044"/>
    <w:rsid w:val="00953E81"/>
    <w:rsid w:val="00963AA4"/>
    <w:rsid w:val="009B0E38"/>
    <w:rsid w:val="009B1CAD"/>
    <w:rsid w:val="009C7182"/>
    <w:rsid w:val="009D7B4E"/>
    <w:rsid w:val="00A1393D"/>
    <w:rsid w:val="00A22C23"/>
    <w:rsid w:val="00A32F01"/>
    <w:rsid w:val="00A36F67"/>
    <w:rsid w:val="00A4383F"/>
    <w:rsid w:val="00A528A3"/>
    <w:rsid w:val="00A539F6"/>
    <w:rsid w:val="00A53B8F"/>
    <w:rsid w:val="00A85CBC"/>
    <w:rsid w:val="00A9203C"/>
    <w:rsid w:val="00AA568E"/>
    <w:rsid w:val="00AF16DE"/>
    <w:rsid w:val="00B00555"/>
    <w:rsid w:val="00B06BBB"/>
    <w:rsid w:val="00B07372"/>
    <w:rsid w:val="00B13F05"/>
    <w:rsid w:val="00B46E38"/>
    <w:rsid w:val="00B5269D"/>
    <w:rsid w:val="00B52C63"/>
    <w:rsid w:val="00B733D5"/>
    <w:rsid w:val="00B90F0E"/>
    <w:rsid w:val="00B94CBD"/>
    <w:rsid w:val="00B97011"/>
    <w:rsid w:val="00BD39AE"/>
    <w:rsid w:val="00BD7DC5"/>
    <w:rsid w:val="00BF1A3C"/>
    <w:rsid w:val="00C30AEF"/>
    <w:rsid w:val="00C366AB"/>
    <w:rsid w:val="00C375C0"/>
    <w:rsid w:val="00C468DD"/>
    <w:rsid w:val="00C54E46"/>
    <w:rsid w:val="00C63F17"/>
    <w:rsid w:val="00C73BD3"/>
    <w:rsid w:val="00C976F7"/>
    <w:rsid w:val="00C97F56"/>
    <w:rsid w:val="00CC7BED"/>
    <w:rsid w:val="00CD39CD"/>
    <w:rsid w:val="00CE597C"/>
    <w:rsid w:val="00D04F53"/>
    <w:rsid w:val="00D12596"/>
    <w:rsid w:val="00D77982"/>
    <w:rsid w:val="00D915BE"/>
    <w:rsid w:val="00E12BB4"/>
    <w:rsid w:val="00E3600E"/>
    <w:rsid w:val="00E4123C"/>
    <w:rsid w:val="00E5694D"/>
    <w:rsid w:val="00E646DE"/>
    <w:rsid w:val="00E71228"/>
    <w:rsid w:val="00E75954"/>
    <w:rsid w:val="00EB133F"/>
    <w:rsid w:val="00F01FEB"/>
    <w:rsid w:val="00F11FDC"/>
    <w:rsid w:val="00F22B6B"/>
    <w:rsid w:val="00F22C66"/>
    <w:rsid w:val="00F3347B"/>
    <w:rsid w:val="00F42DFD"/>
    <w:rsid w:val="00F529A3"/>
    <w:rsid w:val="00F547C8"/>
    <w:rsid w:val="00F610A3"/>
    <w:rsid w:val="00F63F7E"/>
    <w:rsid w:val="00F76B62"/>
    <w:rsid w:val="00F84955"/>
    <w:rsid w:val="00FA036C"/>
    <w:rsid w:val="00FB14FD"/>
    <w:rsid w:val="00FB1F96"/>
    <w:rsid w:val="00FC73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62A4A"/>
  <w15:docId w15:val="{BC64ECFB-0DAE-4D06-A277-97B5F8F5A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C07"/>
    <w:rPr>
      <w:sz w:val="24"/>
      <w:szCs w:val="24"/>
      <w:lang w:eastAsia="hr-HR"/>
    </w:rPr>
  </w:style>
  <w:style w:type="paragraph" w:styleId="Naslov4">
    <w:name w:val="heading 4"/>
    <w:basedOn w:val="Normal"/>
    <w:link w:val="Naslov4Char"/>
    <w:uiPriority w:val="9"/>
    <w:qFormat/>
    <w:rsid w:val="00BD7DC5"/>
    <w:pPr>
      <w:spacing w:before="100" w:beforeAutospacing="1" w:after="100" w:afterAutospacing="1"/>
      <w:outlineLvl w:val="3"/>
    </w:pPr>
    <w:rPr>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C468DD"/>
    <w:pPr>
      <w:ind w:left="708"/>
    </w:pPr>
  </w:style>
  <w:style w:type="paragraph" w:customStyle="1" w:styleId="t-9-8">
    <w:name w:val="t-9-8"/>
    <w:basedOn w:val="Normal"/>
    <w:rsid w:val="00516AE9"/>
    <w:pPr>
      <w:spacing w:before="100" w:beforeAutospacing="1" w:after="100" w:afterAutospacing="1"/>
    </w:pPr>
  </w:style>
  <w:style w:type="character" w:customStyle="1" w:styleId="Naslov4Char">
    <w:name w:val="Naslov 4 Char"/>
    <w:basedOn w:val="Zadanifontodlomka"/>
    <w:link w:val="Naslov4"/>
    <w:uiPriority w:val="9"/>
    <w:rsid w:val="00BD7DC5"/>
    <w:rPr>
      <w:b/>
      <w:bCs/>
      <w:sz w:val="24"/>
      <w:szCs w:val="24"/>
      <w:lang w:eastAsia="hr-HR"/>
    </w:rPr>
  </w:style>
  <w:style w:type="paragraph" w:customStyle="1" w:styleId="docplain">
    <w:name w:val="doc_plain"/>
    <w:basedOn w:val="Normal"/>
    <w:rsid w:val="00BD7DC5"/>
    <w:pPr>
      <w:spacing w:after="75" w:line="300" w:lineRule="atLeast"/>
      <w:jc w:val="both"/>
    </w:pPr>
    <w:rPr>
      <w:rFonts w:ascii="Arial" w:hAnsi="Arial" w:cs="Arial"/>
      <w:sz w:val="20"/>
      <w:szCs w:val="20"/>
    </w:rPr>
  </w:style>
  <w:style w:type="paragraph" w:styleId="Tekstbalonia">
    <w:name w:val="Balloon Text"/>
    <w:basedOn w:val="Normal"/>
    <w:link w:val="TekstbaloniaChar"/>
    <w:uiPriority w:val="99"/>
    <w:semiHidden/>
    <w:unhideWhenUsed/>
    <w:rsid w:val="00BD39AE"/>
    <w:rPr>
      <w:rFonts w:ascii="Tahoma" w:hAnsi="Tahoma" w:cs="Tahoma"/>
      <w:sz w:val="16"/>
      <w:szCs w:val="16"/>
    </w:rPr>
  </w:style>
  <w:style w:type="character" w:customStyle="1" w:styleId="TekstbaloniaChar">
    <w:name w:val="Tekst balončića Char"/>
    <w:basedOn w:val="Zadanifontodlomka"/>
    <w:link w:val="Tekstbalonia"/>
    <w:uiPriority w:val="99"/>
    <w:semiHidden/>
    <w:rsid w:val="00BD39AE"/>
    <w:rPr>
      <w:rFonts w:ascii="Tahoma" w:hAnsi="Tahoma" w:cs="Tahoma"/>
      <w:sz w:val="16"/>
      <w:szCs w:val="16"/>
      <w:lang w:eastAsia="hr-HR"/>
    </w:rPr>
  </w:style>
  <w:style w:type="paragraph" w:styleId="Zaglavlje">
    <w:name w:val="header"/>
    <w:basedOn w:val="Normal"/>
    <w:link w:val="ZaglavljeChar"/>
    <w:uiPriority w:val="99"/>
    <w:unhideWhenUsed/>
    <w:rsid w:val="00876971"/>
    <w:pPr>
      <w:tabs>
        <w:tab w:val="center" w:pos="4536"/>
        <w:tab w:val="right" w:pos="9072"/>
      </w:tabs>
    </w:pPr>
  </w:style>
  <w:style w:type="character" w:customStyle="1" w:styleId="ZaglavljeChar">
    <w:name w:val="Zaglavlje Char"/>
    <w:basedOn w:val="Zadanifontodlomka"/>
    <w:link w:val="Zaglavlje"/>
    <w:uiPriority w:val="99"/>
    <w:rsid w:val="00876971"/>
    <w:rPr>
      <w:sz w:val="24"/>
      <w:szCs w:val="24"/>
      <w:lang w:eastAsia="hr-HR"/>
    </w:rPr>
  </w:style>
  <w:style w:type="paragraph" w:styleId="Podnoje">
    <w:name w:val="footer"/>
    <w:basedOn w:val="Normal"/>
    <w:link w:val="PodnojeChar"/>
    <w:uiPriority w:val="99"/>
    <w:unhideWhenUsed/>
    <w:rsid w:val="00876971"/>
    <w:pPr>
      <w:tabs>
        <w:tab w:val="center" w:pos="4536"/>
        <w:tab w:val="right" w:pos="9072"/>
      </w:tabs>
    </w:pPr>
  </w:style>
  <w:style w:type="character" w:customStyle="1" w:styleId="PodnojeChar">
    <w:name w:val="Podnožje Char"/>
    <w:basedOn w:val="Zadanifontodlomka"/>
    <w:link w:val="Podnoje"/>
    <w:uiPriority w:val="99"/>
    <w:rsid w:val="00876971"/>
    <w:rPr>
      <w:sz w:val="24"/>
      <w:szCs w:val="24"/>
      <w:lang w:eastAsia="hr-HR"/>
    </w:rPr>
  </w:style>
  <w:style w:type="character" w:styleId="Tekstrezerviranogmjesta">
    <w:name w:val="Placeholder Text"/>
    <w:basedOn w:val="Zadanifontodlomka"/>
    <w:uiPriority w:val="99"/>
    <w:semiHidden/>
    <w:rsid w:val="00132B3F"/>
    <w:rPr>
      <w:color w:val="808080"/>
      <w:bdr w:val="none" w:sz="0" w:space="0" w:color="auto"/>
      <w:shd w:val="clear" w:color="auto" w:fill="auto"/>
    </w:rPr>
  </w:style>
  <w:style w:type="character" w:customStyle="1" w:styleId="eSPISCCParagraphDefaultFont">
    <w:name w:val="eSPIS_CC_Paragraph Default Font"/>
    <w:basedOn w:val="Zadanifontodlomka"/>
    <w:rsid w:val="00132B3F"/>
    <w:rPr>
      <w:rFonts w:ascii="Times New Roman" w:hAnsi="Times New Roman" w:cs="Times New Roman"/>
      <w:b/>
      <w:sz w:val="24"/>
      <w:bdr w:val="none" w:sz="0" w:space="0" w:color="auto"/>
      <w:shd w:val="clear" w:color="auto" w:fill="auto"/>
      <w:lang w:val="hr-HR"/>
    </w:rPr>
  </w:style>
  <w:style w:type="character" w:customStyle="1" w:styleId="PozadinaSvijetloZuta">
    <w:name w:val="Pozadina_SvijetloZuta"/>
    <w:basedOn w:val="Zadanifontodlomka"/>
    <w:rsid w:val="00132B3F"/>
    <w:rPr>
      <w:b/>
      <w:bdr w:val="none" w:sz="0" w:space="0" w:color="auto"/>
      <w:shd w:val="clear" w:color="auto" w:fill="FFFFCC"/>
      <w:lang w:val="hr-HR"/>
    </w:rPr>
  </w:style>
  <w:style w:type="character" w:customStyle="1" w:styleId="PozadinaSvijetloCrvena">
    <w:name w:val="Pozadina_SvijetloCrvena"/>
    <w:basedOn w:val="eSPISCCParagraphDefaultFont"/>
    <w:rsid w:val="00132B3F"/>
    <w:rPr>
      <w:rFonts w:ascii="Times New Roman" w:hAnsi="Times New Roman" w:cs="Times New Roman"/>
      <w:b w:val="0"/>
      <w:sz w:val="24"/>
      <w:bdr w:val="none" w:sz="0" w:space="0" w:color="auto"/>
      <w:shd w:val="clear" w:color="auto" w:fill="FFCCCC"/>
      <w:lang w:val="hr-HR"/>
    </w:rPr>
  </w:style>
  <w:style w:type="character" w:customStyle="1" w:styleId="PozadinaSvijetloZelena">
    <w:name w:val="Pozadina_SvijetloZelena"/>
    <w:basedOn w:val="eSPISCCParagraphDefaultFont"/>
    <w:rsid w:val="00132B3F"/>
    <w:rPr>
      <w:rFonts w:ascii="Times New Roman" w:hAnsi="Times New Roman" w:cs="Times New Roman"/>
      <w:b w:val="0"/>
      <w:sz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246876">
      <w:bodyDiv w:val="1"/>
      <w:marLeft w:val="0"/>
      <w:marRight w:val="0"/>
      <w:marTop w:val="0"/>
      <w:marBottom w:val="0"/>
      <w:divBdr>
        <w:top w:val="none" w:sz="0" w:space="0" w:color="auto"/>
        <w:left w:val="none" w:sz="0" w:space="0" w:color="auto"/>
        <w:bottom w:val="none" w:sz="0" w:space="0" w:color="auto"/>
        <w:right w:val="none" w:sz="0" w:space="0" w:color="auto"/>
      </w:divBdr>
    </w:div>
    <w:div w:id="535970348">
      <w:bodyDiv w:val="1"/>
      <w:marLeft w:val="0"/>
      <w:marRight w:val="0"/>
      <w:marTop w:val="0"/>
      <w:marBottom w:val="0"/>
      <w:divBdr>
        <w:top w:val="none" w:sz="0" w:space="0" w:color="auto"/>
        <w:left w:val="none" w:sz="0" w:space="0" w:color="auto"/>
        <w:bottom w:val="none" w:sz="0" w:space="0" w:color="auto"/>
        <w:right w:val="none" w:sz="0" w:space="0" w:color="auto"/>
      </w:divBdr>
    </w:div>
    <w:div w:id="146724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90</izvorni_sadrzaj>
    <derivirana_varijabla naziv="DomainObject.Prostorija.Naziv_1">Soba UZ II 90</derivirana_varijabla>
  </DomainObject.Prostorija.Naziv>
  <DomainObject.Prostorija.Oznaka>
    <izvorni_sadrzaj>UZ II 90</izvorni_sadrzaj>
    <derivirana_varijabla naziv="DomainObject.Prostorija.Oznaka_1">UZ II 90</derivirana_varijabla>
  </DomainObject.Prostorija.Oznaka>
  <DomainObject.Obrazlozenje>
    <izvorni_sadrzaj/>
    <derivirana_varijabla naziv="DomainObject.Obrazlozenje_1"/>
  </DomainObject.Obrazlozenje>
  <DomainObject.StvarniPocetakDatum>
    <izvorni_sadrzaj>23. listopada 2019.</izvorni_sadrzaj>
    <derivirana_varijabla naziv="DomainObject.StvarniPocetakDatum_1">23. listopada 2019.</derivirana_varijabla>
  </DomainObject.StvarniPocetakDatum>
  <DomainObject.StvarniZavrsetakDatum>
    <izvorni_sadrzaj>23. listopada 2019.</izvorni_sadrzaj>
    <derivirana_varijabla naziv="DomainObject.StvarniZavrsetakDatum_1">23. listopada 2019.</derivirana_varijabla>
  </DomainObject.StvarniZavrsetakDatum>
  <DomainObject.PlaniraniZavrsetakDatum>
    <izvorni_sadrzaj>23. listopada 2019.</izvorni_sadrzaj>
    <derivirana_varijabla naziv="DomainObject.PlaniraniZavrsetakDatum_1">23. listopada 2019.</derivirana_varijabla>
  </DomainObject.PlaniraniZavrsetakDatum>
  <DomainObject.PlaniraniPocetakDatum>
    <izvorni_sadrzaj>23. listopada 2019.</izvorni_sadrzaj>
    <derivirana_varijabla naziv="DomainObject.PlaniraniPocetakDatum_1">23. listopada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11:24</izvorni_sadrzaj>
    <derivirana_varijabla naziv="DomainObject.StvarniZavrsetakVrijeme_1">11:24</derivirana_varijabla>
  </DomainObject.StvarniZavrsetakVrijeme>
  <DomainObject.PlaniraniZavrsetakVrijeme>
    <izvorni_sadrzaj>10:00</izvorni_sadrzaj>
    <derivirana_varijabla naziv="DomainObject.PlaniraniZavrsetakVrijeme_1">10:00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listopada 2019.</izvorni_sadrzaj>
    <derivirana_varijabla naziv="DomainObject.Zapisnik.DatumKreiranja_1">23. listopada 2019.</derivirana_varijabla>
  </DomainObject.Zapisnik.DatumKreiranja>
  <DomainObject.Zapisnik.ImovinskaKorist>
    <izvorni_sadrzaj/>
    <derivirana_varijabla naziv="DomainObject.Zapisnik.ImovinskaKorist_1"/>
  </DomainObject.Zapisnik.ImovinskaKorist>
  <DomainObject.Zapisnik.Oznaka>
    <izvorni_sadrzaj>Povrv-385/2019-18</izvorni_sadrzaj>
    <derivirana_varijabla naziv="DomainObject.Zapisnik.Oznaka_1">Povrv-385/2019-18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izvorni_sadrzaj>
    <derivirana_varijabla naziv="DomainObject.Predmet.Broj_1">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2019.</izvorni_sadrzaj>
    <derivirana_varijabla naziv="DomainObject.Predmet.DatumOsnivanja_1">30.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21732.23</izvorni_sadrzaj>
    <derivirana_varijabla naziv="DomainObject.Predmet.InicijalnaVrijednost_1">21732.23</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Povrv-385/2019</izvorni_sadrzaj>
    <derivirana_varijabla naziv="DomainObject.Predmet.OznakaBroj_1">Povrv-385/2019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BESTRENT d.o.o. zastupanog po punomoćniku Mladen Obradović</izvorni_sadrzaj>
    <derivirana_varijabla naziv="DomainObject.Predmet.ProtustrankaFormated_1">  BESTRENT d.o.o. zastupanog po punomoćniku Mladen Obradović</derivirana_varijabla>
  </DomainObject.Predmet.ProtustrankaFormated>
  <DomainObject.Predmet.ProtustrankaFormatedOIB>
    <izvorni_sadrzaj>  BESTRENT d.o.o., OIB 78286431452 zastupanog po punomoćniku Mladen Obradović</izvorni_sadrzaj>
    <derivirana_varijabla naziv="DomainObject.Predmet.ProtustrankaFormatedOIB_1">  BESTRENT d.o.o., OIB 78286431452 zastupanog po punomoćniku Mladen Obradović</derivirana_varijabla>
  </DomainObject.Predmet.ProtustrankaFormatedOIB>
  <DomainObject.Predmet.ProtustrankaFormatedWithAdress>
    <izvorni_sadrzaj> BESTRENT d.o.o., Slavonska avenija 14, 10000 Zagreb zastupanog po punomoćniku Mladen Obradović</izvorni_sadrzaj>
    <derivirana_varijabla naziv="DomainObject.Predmet.ProtustrankaFormatedWithAdress_1"> BESTRENT d.o.o., Slavonska avenija 14, 10000 Zagreb zastupanog po punomoćniku Mladen Obradović</derivirana_varijabla>
  </DomainObject.Predmet.ProtustrankaFormatedWithAdress>
  <DomainObject.Predmet.ProtustrankaFormatedWithAdressOIB>
    <izvorni_sadrzaj> BESTRENT d.o.o., OIB 78286431452, Slavonska avenija 14, 10000 Zagreb zastupanog po punomoćniku Mladen Obradović</izvorni_sadrzaj>
    <derivirana_varijabla naziv="DomainObject.Predmet.ProtustrankaFormatedWithAdressOIB_1"> BESTRENT d.o.o., OIB 78286431452, Slavonska avenija 14, 10000 Zagreb zastupanog po punomoćniku Mladen Obradović</derivirana_varijabla>
  </DomainObject.Predmet.ProtustrankaFormatedWithAdressOIB>
  <DomainObject.Predmet.ProtustrankaWithAdress>
    <izvorni_sadrzaj>BESTRENT d.o.o. Slavonska avenija 14, 10000 Zagreb</izvorni_sadrzaj>
    <derivirana_varijabla naziv="DomainObject.Predmet.ProtustrankaWithAdress_1">BESTRENT d.o.o. Slavonska avenija 14, 10000 Zagreb</derivirana_varijabla>
  </DomainObject.Predmet.ProtustrankaWithAdress>
  <DomainObject.Predmet.ProtustrankaWithAdressOIB>
    <izvorni_sadrzaj>BESTRENT d.o.o., OIB 78286431452, Slavonska avenija 14, 10000 Zagreb</izvorni_sadrzaj>
    <derivirana_varijabla naziv="DomainObject.Predmet.ProtustrankaWithAdressOIB_1">BESTRENT d.o.o., OIB 78286431452, Slavonska avenija 14, 10000 Zagreb</derivirana_varijabla>
  </DomainObject.Predmet.ProtustrankaWithAdressOIB>
  <DomainObject.Predmet.ProtustrankaNazivFormated>
    <izvorni_sadrzaj>BESTRENT d.o.o.</izvorni_sadrzaj>
    <derivirana_varijabla naziv="DomainObject.Predmet.ProtustrankaNazivFormated_1">BESTRENT d.o.o.</derivirana_varijabla>
  </DomainObject.Predmet.ProtustrankaNazivFormated>
  <DomainObject.Predmet.ProtustrankaNazivFormatedOIB>
    <izvorni_sadrzaj>BESTRENT d.o.o., OIB 78286431452</izvorni_sadrzaj>
    <derivirana_varijabla naziv="DomainObject.Predmet.ProtustrankaNazivFormatedOIB_1">BESTRENT d.o.o., OIB 78286431452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UP LIFTS d.o.o. zastupanog po punomoćniku Tomislav Dumenčić</izvorni_sadrzaj>
    <derivirana_varijabla naziv="DomainObject.Predmet.StrankaFormated_1">  UP LIFTS d.o.o. zastupanog po punomoćniku Tomislav Dumenčić</derivirana_varijabla>
  </DomainObject.Predmet.StrankaFormated>
  <DomainObject.Predmet.StrankaFormatedOIB>
    <izvorni_sadrzaj>  UP LIFTS d.o.o., OIB 00866998010 zastupanog po punomoćniku Tomislav Dumenčić</izvorni_sadrzaj>
    <derivirana_varijabla naziv="DomainObject.Predmet.StrankaFormatedOIB_1">  UP LIFTS d.o.o., OIB 00866998010 zastupanog po punomoćniku Tomislav Dumenčić</derivirana_varijabla>
  </DomainObject.Predmet.StrankaFormatedOIB>
  <DomainObject.Predmet.StrankaFormatedWithAdress>
    <izvorni_sadrzaj> UP LIFTS d.o.o., Radnička cesta 184, 10000 Zagreb zastupanog po punomoćniku Tomislav Dumenčić</izvorni_sadrzaj>
    <derivirana_varijabla naziv="DomainObject.Predmet.StrankaFormatedWithAdress_1"> UP LIFTS d.o.o., Radnička cesta 184, 10000 Zagreb zastupanog po punomoćniku Tomislav Dumenčić</derivirana_varijabla>
  </DomainObject.Predmet.StrankaFormatedWithAdress>
  <DomainObject.Predmet.StrankaFormatedWithAdressOIB>
    <izvorni_sadrzaj> UP LIFTS d.o.o., OIB 00866998010, Radnička cesta 184, 10000 Zagreb zastupanog po punomoćniku Tomislav Dumenčić</izvorni_sadrzaj>
    <derivirana_varijabla naziv="DomainObject.Predmet.StrankaFormatedWithAdressOIB_1"> UP LIFTS d.o.o., OIB 00866998010, Radnička cesta 184, 10000 Zagreb zastupanog po punomoćniku Tomislav Dumenčić</derivirana_varijabla>
  </DomainObject.Predmet.StrankaFormatedWithAdressOIB>
  <DomainObject.Predmet.StrankaWithAdress>
    <izvorni_sadrzaj>UP LIFTS d.o.o. Radnička cesta 184,10000 Zagreb</izvorni_sadrzaj>
    <derivirana_varijabla naziv="DomainObject.Predmet.StrankaWithAdress_1">UP LIFTS d.o.o. Radnička cesta 184,10000 Zagreb</derivirana_varijabla>
  </DomainObject.Predmet.StrankaWithAdress>
  <DomainObject.Predmet.StrankaWithAdressOIB>
    <izvorni_sadrzaj>UP LIFTS d.o.o., OIB 00866998010, Radnička cesta 184,10000 Zagreb</izvorni_sadrzaj>
    <derivirana_varijabla naziv="DomainObject.Predmet.StrankaWithAdressOIB_1">UP LIFTS d.o.o., OIB 00866998010, Radnička cesta 184,10000 Zagreb</derivirana_varijabla>
  </DomainObject.Predmet.StrankaWithAdressOIB>
  <DomainObject.Predmet.StrankaNazivFormated>
    <izvorni_sadrzaj>UP LIFTS d.o.o.</izvorni_sadrzaj>
    <derivirana_varijabla naziv="DomainObject.Predmet.StrankaNazivFormated_1">UP LIFTS d.o.o.</derivirana_varijabla>
  </DomainObject.Predmet.StrankaNazivFormated>
  <DomainObject.Predmet.StrankaNazivFormatedOIB>
    <izvorni_sadrzaj>UP LIFTS d.o.o., OIB 00866998010</izvorni_sadrzaj>
    <derivirana_varijabla naziv="DomainObject.Predmet.StrankaNazivFormatedOIB_1">UP LIFTS d.o.o., OIB 00866998010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izvorni_sadrzaj>
    <derivirana_varijabla naziv="DomainObject.Predmet.UstrojstvenaJedinicaVodi.Oznaka_1">P</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Predmeti proslijeđeni od JB po prigovoru na rješenje o ovrsi na temelju vjerodostojne isprave do 500.000,00 kn</izvorni_sadrzaj>
    <derivirana_varijabla naziv="DomainObject.Predmet.VrstaSpora.Naziv_1">Predmeti proslijeđeni od JB po prigovoru na rješenje o ovrsi na temelju vjerodostojne isprave do 500.000,00 kn</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UP LIFTS d.o.o. zastupanog po punomoćniku Tomislav Dumenčić</item>
    </izvorni_sadrzaj>
    <derivirana_varijabla naziv="DomainObject.Predmet.StrankaListFormated_1">
      <item>UP LIFTS d.o.o. zastupanog po punomoćniku Tomislav Dumenčić</item>
    </derivirana_varijabla>
  </DomainObject.Predmet.StrankaListFormated>
  <DomainObject.Predmet.StrankaListFormatedOIB>
    <izvorni_sadrzaj>
      <item>UP LIFTS d.o.o., OIB 00866998010 zastupanog po punomoćniku Tomislav Dumenčić</item>
    </izvorni_sadrzaj>
    <derivirana_varijabla naziv="DomainObject.Predmet.StrankaListFormatedOIB_1">
      <item>UP LIFTS d.o.o., OIB 00866998010 zastupanog po punomoćniku Tomislav Dumenčić</item>
    </derivirana_varijabla>
  </DomainObject.Predmet.StrankaListFormatedOIB>
  <DomainObject.Predmet.StrankaListFormatedWithAdress>
    <izvorni_sadrzaj>
      <item>UP LIFTS d.o.o., Radnička cesta 184, 10000 Zagreb zastupanog po punomoćniku Tomislav Dumenčić</item>
    </izvorni_sadrzaj>
    <derivirana_varijabla naziv="DomainObject.Predmet.StrankaListFormatedWithAdress_1">
      <item>UP LIFTS d.o.o., Radnička cesta 184, 10000 Zagreb zastupanog po punomoćniku Tomislav Dumenčić</item>
    </derivirana_varijabla>
  </DomainObject.Predmet.StrankaListFormatedWithAdress>
  <DomainObject.Predmet.StrankaListFormatedWithAdressOIB>
    <izvorni_sadrzaj>
      <item>UP LIFTS d.o.o., OIB 00866998010, Radnička cesta 184, 10000 Zagreb zastupanog po punomoćniku Tomislav Dumenčić</item>
    </izvorni_sadrzaj>
    <derivirana_varijabla naziv="DomainObject.Predmet.StrankaListFormatedWithAdressOIB_1">
      <item>UP LIFTS d.o.o., OIB 00866998010, Radnička cesta 184, 10000 Zagreb zastupanog po punomoćniku Tomislav Dumenčić</item>
    </derivirana_varijabla>
  </DomainObject.Predmet.StrankaListFormatedWithAdressOIB>
  <DomainObject.Predmet.StrankaListNazivFormated>
    <izvorni_sadrzaj>
      <item>UP LIFTS d.o.o.</item>
    </izvorni_sadrzaj>
    <derivirana_varijabla naziv="DomainObject.Predmet.StrankaListNazivFormated_1">
      <item>UP LIFTS d.o.o.</item>
    </derivirana_varijabla>
  </DomainObject.Predmet.StrankaListNazivFormated>
  <DomainObject.Predmet.StrankaListNazivFormatedOIB>
    <izvorni_sadrzaj>
      <item>UP LIFTS d.o.o., OIB 00866998010</item>
    </izvorni_sadrzaj>
    <derivirana_varijabla naziv="DomainObject.Predmet.StrankaListNazivFormatedOIB_1">
      <item>UP LIFTS d.o.o., OIB 00866998010</item>
    </derivirana_varijabla>
  </DomainObject.Predmet.StrankaListNazivFormatedOIB>
  <DomainObject.Predmet.ProtuStrankaListFormated>
    <izvorni_sadrzaj>
      <item>BESTRENT d.o.o. zastupanog po punomoćniku Mladen Obradović</item>
    </izvorni_sadrzaj>
    <derivirana_varijabla naziv="DomainObject.Predmet.ProtuStrankaListFormated_1">
      <item>BESTRENT d.o.o. zastupanog po punomoćniku Mladen Obradović</item>
    </derivirana_varijabla>
  </DomainObject.Predmet.ProtuStrankaListFormated>
  <DomainObject.Predmet.ProtuStrankaListFormatedOIB>
    <izvorni_sadrzaj>
      <item>BESTRENT d.o.o., OIB 78286431452 zastupanog po punomoćniku Mladen Obradović</item>
    </izvorni_sadrzaj>
    <derivirana_varijabla naziv="DomainObject.Predmet.ProtuStrankaListFormatedOIB_1">
      <item>BESTRENT d.o.o., OIB 78286431452 zastupanog po punomoćniku Mladen Obradović</item>
    </derivirana_varijabla>
  </DomainObject.Predmet.ProtuStrankaListFormatedOIB>
  <DomainObject.Predmet.ProtuStrankaListFormatedWithAdress>
    <izvorni_sadrzaj>
      <item>BESTRENT d.o.o., Slavonska avenija 14, 10000 Zagreb zastupanog po punomoćniku Mladen Obradović</item>
    </izvorni_sadrzaj>
    <derivirana_varijabla naziv="DomainObject.Predmet.ProtuStrankaListFormatedWithAdress_1">
      <item>BESTRENT d.o.o., Slavonska avenija 14, 10000 Zagreb zastupanog po punomoćniku Mladen Obradović</item>
    </derivirana_varijabla>
  </DomainObject.Predmet.ProtuStrankaListFormatedWithAdress>
  <DomainObject.Predmet.ProtuStrankaListFormatedWithAdressOIB>
    <izvorni_sadrzaj>
      <item>BESTRENT d.o.o., OIB 78286431452, Slavonska avenija 14, 10000 Zagreb zastupanog po punomoćniku Mladen Obradović</item>
    </izvorni_sadrzaj>
    <derivirana_varijabla naziv="DomainObject.Predmet.ProtuStrankaListFormatedWithAdressOIB_1">
      <item>BESTRENT d.o.o., OIB 78286431452, Slavonska avenija 14, 10000 Zagreb zastupanog po punomoćniku Mladen Obradović</item>
    </derivirana_varijabla>
  </DomainObject.Predmet.ProtuStrankaListFormatedWithAdressOIB>
  <DomainObject.Predmet.ProtuStrankaListNazivFormated>
    <izvorni_sadrzaj>
      <item>BESTRENT d.o.o.</item>
    </izvorni_sadrzaj>
    <derivirana_varijabla naziv="DomainObject.Predmet.ProtuStrankaListNazivFormated_1">
      <item>BESTRENT d.o.o.</item>
    </derivirana_varijabla>
  </DomainObject.Predmet.ProtuStrankaListNazivFormated>
  <DomainObject.Predmet.ProtuStrankaListNazivFormatedOIB>
    <izvorni_sadrzaj>
      <item>BESTRENT d.o.o., OIB 78286431452</item>
    </izvorni_sadrzaj>
    <derivirana_varijabla naziv="DomainObject.Predmet.ProtuStrankaListNazivFormatedOIB_1">
      <item>BESTRENT d.o.o., OIB 78286431452</item>
    </derivirana_varijabla>
  </DomainObject.Predmet.ProtuStrankaListNazivFormatedOIB>
  <DomainObject.Predmet.OstaliListFormated>
    <izvorni_sadrzaj>
      <item>Mladen Obradović punomoćnik sudionika u postupku BESTRENT d.o.o.</item>
      <item>Tomislav Dumenčić punomoćnik sudionika u postupku UP LIFTS d.o.o.</item>
      <item>Vanja Turda</item>
      <item>Edison Kramer</item>
      <item>Harija Kočevar</item>
      <item>Marcijan Bačarka</item>
      <item>Tomislav Husak</item>
      <item>Tomislav Vranaričić</item>
      <item>Siniša Đurđević</item>
      <item>Stjepan Vrajić</item>
    </izvorni_sadrzaj>
    <derivirana_varijabla naziv="DomainObject.Predmet.OstaliListFormated_1">
      <item>Mladen Obradović punomoćnik sudionika u postupku BESTRENT d.o.o.</item>
      <item>Tomislav Dumenčić punomoćnik sudionika u postupku UP LIFTS d.o.o.</item>
      <item>Vanja Turda</item>
      <item>Edison Kramer</item>
      <item>Harija Kočevar</item>
      <item>Marcijan Bačarka</item>
      <item>Tomislav Husak</item>
      <item>Tomislav Vranaričić</item>
      <item>Siniša Đurđević</item>
      <item>Stjepan Vrajić</item>
    </derivirana_varijabla>
  </DomainObject.Predmet.OstaliListFormated>
  <DomainObject.Predmet.OstaliListFormatedOIB>
    <izvorni_sadrzaj>
      <item>Mladen Obradović punomoćnik sudionika u postupku BESTRENT d.o.o.</item>
      <item>Tomislav Dumenčić, OIB 27487405236 punomoćnik sudionika u postupku UP LIFTS d.o.o.</item>
      <item>Vanja Turda</item>
      <item>Edison Kramer</item>
      <item>Harija Kočevar</item>
      <item>Marcijan Bačarka, OIB 37860563726</item>
      <item>Tomislav Husak, OIB 67282275419</item>
      <item>Tomislav Vranaričić, OIB 83181519141</item>
      <item>Siniša Đurđević</item>
      <item>Stjepan Vrajić, OIB 36945791631</item>
    </izvorni_sadrzaj>
    <derivirana_varijabla naziv="DomainObject.Predmet.OstaliListFormatedOIB_1">
      <item>Mladen Obradović punomoćnik sudionika u postupku BESTRENT d.o.o.</item>
      <item>Tomislav Dumenčić, OIB 27487405236 punomoćnik sudionika u postupku UP LIFTS d.o.o.</item>
      <item>Vanja Turda</item>
      <item>Edison Kramer</item>
      <item>Harija Kočevar</item>
      <item>Marcijan Bačarka, OIB 37860563726</item>
      <item>Tomislav Husak, OIB 67282275419</item>
      <item>Tomislav Vranaričić, OIB 83181519141</item>
      <item>Siniša Đurđević</item>
      <item>Stjepan Vrajić, OIB 36945791631</item>
    </derivirana_varijabla>
  </DomainObject.Predmet.OstaliListFormatedOIB>
  <DomainObject.Predmet.OstaliListFormatedWithAdress>
    <izvorni_sadrzaj>
      <item>Mladen Obradović, Hanuševa 2, 10000 Zagreb punomoćnik sudionika u postupku BESTRENT d.o.o.</item>
      <item>Tomislav Dumenčić, Lopašićeva ulica 14, 10000 Zagreb punomoćnik sudionika u postupku UP LIFTS d.o.o.</item>
      <item>Vanja Turda, Radnička cesta 184, 10000 Zagreb</item>
      <item>Edison Kramer, Slavonska avenija 14, 10000 Zagreb</item>
      <item>Harija Kočevar, Vinež 338A, 52220 Labin</item>
      <item>Marcijan Bačarka, Rakitska Cesta 56, 10437 Rakitje</item>
      <item>Tomislav Husak, Selska c.4, 10431 Brezje</item>
      <item>Tomislav Vranaričić, Rakitska Cesta 95, 10437 Rakitje</item>
      <item>Siniša Đurđević, Radnička cesta 184, 10000 Zagreb</item>
      <item>Stjepan Vrajić, Bijenička Cesta 99, 10000 Zagreb</item>
    </izvorni_sadrzaj>
    <derivirana_varijabla naziv="DomainObject.Predmet.OstaliListFormatedWithAdress_1">
      <item>Mladen Obradović, Hanuševa 2, 10000 Zagreb punomoćnik sudionika u postupku BESTRENT d.o.o.</item>
      <item>Tomislav Dumenčić, Lopašićeva ulica 14, 10000 Zagreb punomoćnik sudionika u postupku UP LIFTS d.o.o.</item>
      <item>Vanja Turda, Radnička cesta 184, 10000 Zagreb</item>
      <item>Edison Kramer, Slavonska avenija 14, 10000 Zagreb</item>
      <item>Harija Kočevar, Vinež 338A, 52220 Labin</item>
      <item>Marcijan Bačarka, Rakitska Cesta 56, 10437 Rakitje</item>
      <item>Tomislav Husak, Selska c.4, 10431 Brezje</item>
      <item>Tomislav Vranaričić, Rakitska Cesta 95, 10437 Rakitje</item>
      <item>Siniša Đurđević, Radnička cesta 184, 10000 Zagreb</item>
      <item>Stjepan Vrajić, Bijenička Cesta 99, 10000 Zagreb</item>
    </derivirana_varijabla>
  </DomainObject.Predmet.OstaliListFormatedWithAdress>
  <DomainObject.Predmet.OstaliListFormatedWithAdressOIB>
    <izvorni_sadrzaj>
      <item>Mladen Obradović, Hanuševa 2, 10000 Zagreb punomoćnik sudionika u postupku BESTRENT d.o.o.</item>
      <item>Tomislav Dumenčić, OIB 27487405236, Lopašićeva ulica 14, 10000 Zagreb punomoćnik sudionika u postupku UP LIFTS d.o.o.</item>
      <item>Vanja Turda, Radnička cesta 184, 10000 Zagreb</item>
      <item>Edison Kramer, Slavonska avenija 14, 10000 Zagreb</item>
      <item>Harija Kočevar, Vinež 338A, 52220 Labin</item>
      <item>Marcijan Bačarka, OIB 37860563726, Rakitska Cesta 56, 10437 Rakitje</item>
      <item>Tomislav Husak, OIB 67282275419, Selska c.4, 10431 Brezje</item>
      <item>Tomislav Vranaričić, OIB 83181519141, Rakitska Cesta 95, 10437 Rakitje</item>
      <item>Siniša Đurđević, Radnička cesta 184, 10000 Zagreb</item>
      <item>Stjepan Vrajić, OIB 36945791631, Bijenička Cesta 99, 10000 Zagreb</item>
    </izvorni_sadrzaj>
    <derivirana_varijabla naziv="DomainObject.Predmet.OstaliListFormatedWithAdressOIB_1">
      <item>Mladen Obradović, Hanuševa 2, 10000 Zagreb punomoćnik sudionika u postupku BESTRENT d.o.o.</item>
      <item>Tomislav Dumenčić, OIB 27487405236, Lopašićeva ulica 14, 10000 Zagreb punomoćnik sudionika u postupku UP LIFTS d.o.o.</item>
      <item>Vanja Turda, Radnička cesta 184, 10000 Zagreb</item>
      <item>Edison Kramer, Slavonska avenija 14, 10000 Zagreb</item>
      <item>Harija Kočevar, Vinež 338A, 52220 Labin</item>
      <item>Marcijan Bačarka, OIB 37860563726, Rakitska Cesta 56, 10437 Rakitje</item>
      <item>Tomislav Husak, OIB 67282275419, Selska c.4, 10431 Brezje</item>
      <item>Tomislav Vranaričić, OIB 83181519141, Rakitska Cesta 95, 10437 Rakitje</item>
      <item>Siniša Đurđević, Radnička cesta 184, 10000 Zagreb</item>
      <item>Stjepan Vrajić, OIB 36945791631, Bijenička Cesta 99, 10000 Zagreb</item>
    </derivirana_varijabla>
  </DomainObject.Predmet.OstaliListFormatedWithAdressOIB>
  <DomainObject.Predmet.OstaliListNazivFormated>
    <izvorni_sadrzaj>
      <item>Mladen Obradović</item>
      <item>Tomislav Dumenčić</item>
      <item>Vanja Turda</item>
      <item>Edison Kramer</item>
      <item>Harija Kočevar</item>
      <item>Marcijan Bačarka</item>
      <item>Tomislav Husak</item>
      <item>Tomislav Vranaričić</item>
      <item>Siniša Đurđević</item>
      <item>Stjepan Vrajić</item>
    </izvorni_sadrzaj>
    <derivirana_varijabla naziv="DomainObject.Predmet.OstaliListNazivFormated_1">
      <item>Mladen Obradović</item>
      <item>Tomislav Dumenčić</item>
      <item>Vanja Turda</item>
      <item>Edison Kramer</item>
      <item>Harija Kočevar</item>
      <item>Marcijan Bačarka</item>
      <item>Tomislav Husak</item>
      <item>Tomislav Vranaričić</item>
      <item>Siniša Đurđević</item>
      <item>Stjepan Vrajić</item>
    </derivirana_varijabla>
  </DomainObject.Predmet.OstaliListNazivFormated>
  <DomainObject.Predmet.OstaliListNazivFormatedOIB>
    <izvorni_sadrzaj>
      <item>Mladen Obradović</item>
      <item>Tomislav Dumenčić, OIB 27487405236</item>
      <item>Vanja Turda</item>
      <item>Edison Kramer</item>
      <item>Harija Kočevar</item>
      <item>Marcijan Bačarka, OIB 37860563726</item>
      <item>Tomislav Husak, OIB 67282275419</item>
      <item>Tomislav Vranaričić, OIB 83181519141</item>
      <item>Siniša Đurđević</item>
      <item>Stjepan Vrajić, OIB 36945791631</item>
    </izvorni_sadrzaj>
    <derivirana_varijabla naziv="DomainObject.Predmet.OstaliListNazivFormatedOIB_1">
      <item>Mladen Obradović</item>
      <item>Tomislav Dumenčić, OIB 27487405236</item>
      <item>Vanja Turda</item>
      <item>Edison Kramer</item>
      <item>Harija Kočevar</item>
      <item>Marcijan Bačarka, OIB 37860563726</item>
      <item>Tomislav Husak, OIB 67282275419</item>
      <item>Tomislav Vranaričić, OIB 83181519141</item>
      <item>Siniša Đurđević</item>
      <item>Stjepan Vrajić, OIB 36945791631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listopada 2019.</izvorni_sadrzaj>
    <derivirana_varijabla naziv="DomainObject.Datum_1">23. listopada 2019.</derivirana_varijabla>
  </DomainObject.Datum>
  <DomainObject.PoslovniBrojDokumenta>
    <izvorni_sadrzaj>Povrv-385/2019-18</izvorni_sadrzaj>
    <derivirana_varijabla naziv="DomainObject.PoslovniBrojDokumenta_1">Povrv-385/2019-18</derivirana_varijabla>
  </DomainObject.PoslovniBrojDokumenta>
  <DomainObject.Predmet.StrankaIDrugi>
    <izvorni_sadrzaj>UP LIFTS d.o.o.</izvorni_sadrzaj>
    <derivirana_varijabla naziv="DomainObject.Predmet.StrankaIDrugi_1">UP LIFTS d.o.o.</derivirana_varijabla>
  </DomainObject.Predmet.StrankaIDrugi>
  <DomainObject.Predmet.ProtustrankaIDrugi>
    <izvorni_sadrzaj>BESTRENT d.o.o.</izvorni_sadrzaj>
    <derivirana_varijabla naziv="DomainObject.Predmet.ProtustrankaIDrugi_1">BESTRENT d.o.o.</derivirana_varijabla>
  </DomainObject.Predmet.ProtustrankaIDrugi>
  <DomainObject.Predmet.StrankaIDrugiAdressOIB>
    <izvorni_sadrzaj>UP LIFTS d.o.o., OIB 00866998010, Radnička cesta 184, 10000 Zagreb</izvorni_sadrzaj>
    <derivirana_varijabla naziv="DomainObject.Predmet.StrankaIDrugiAdressOIB_1">UP LIFTS d.o.o., OIB 00866998010, Radnička cesta 184, 10000 Zagreb</derivirana_varijabla>
  </DomainObject.Predmet.StrankaIDrugiAdressOIB>
  <DomainObject.Predmet.ProtustrankaIDrugiAdressOIB>
    <izvorni_sadrzaj>BESTRENT d.o.o., OIB 78286431452, Slavonska avenija 14, 10000 Zagreb</izvorni_sadrzaj>
    <derivirana_varijabla naziv="DomainObject.Predmet.ProtustrankaIDrugiAdressOIB_1">BESTRENT d.o.o., OIB 78286431452, Slavonska avenija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UP LIFTS d.o.o.</item>
      <item>BESTRENT d.o.o.</item>
      <item>Mladen Obradović</item>
      <item>Tomislav Dumenčić</item>
      <item>Vanja Turda</item>
      <item>Edison Kramer</item>
      <item>Harija Kočevar</item>
      <item>Marcijan Bačarka</item>
      <item>Tomislav Husak</item>
      <item>Tomislav Vranaričić</item>
      <item>Siniša Đurđević</item>
      <item>Stjepan Vrajić</item>
    </izvorni_sadrzaj>
    <derivirana_varijabla naziv="DomainObject.Predmet.SudioniciListNaziv_1">
      <item>UP LIFTS d.o.o.</item>
      <item>BESTRENT d.o.o.</item>
      <item>Mladen Obradović</item>
      <item>Tomislav Dumenčić</item>
      <item>Vanja Turda</item>
      <item>Edison Kramer</item>
      <item>Harija Kočevar</item>
      <item>Marcijan Bačarka</item>
      <item>Tomislav Husak</item>
      <item>Tomislav Vranaričić</item>
      <item>Siniša Đurđević</item>
      <item>Stjepan Vrajić</item>
    </derivirana_varijabla>
  </DomainObject.Predmet.SudioniciListNaziv>
  <DomainObject.Predmet.SudioniciListAdressOIB>
    <izvorni_sadrzaj>
      <item>UP LIFTS d.o.o., OIB 00866998010, Radnička cesta 184,10000 Zagreb</item>
      <item>BESTRENT d.o.o., OIB 78286431452, Slavonska avenija 14,10000 Zagreb</item>
      <item>Mladen Obradović, Hanuševa 2,10000 Zagreb</item>
      <item>Tomislav Dumenčić, OIB 27487405236, Lopašićeva ulica 14,10000 Zagreb</item>
      <item>Vanja Turda, Radnička cesta 184,10000 Zagreb</item>
      <item>Edison Kramer, Slavonska avenija 14,10000 Zagreb</item>
      <item>Harija Kočevar, Vinež 338A,52220 Labin</item>
      <item>Marcijan Bačarka, OIB 37860563726, Rakitska Cesta 56,10437 Rakitje</item>
      <item>Tomislav Husak, OIB 67282275419, Selska c.4,10431 Brezje</item>
      <item>Tomislav Vranaričić, OIB 83181519141, Rakitska Cesta 95,10437 Rakitje</item>
      <item>Siniša Đurđević, Radnička cesta 184,10000 Zagreb</item>
      <item>Stjepan Vrajić, OIB 36945791631, Bijenička Cesta 99,10000 Zagreb</item>
    </izvorni_sadrzaj>
    <derivirana_varijabla naziv="DomainObject.Predmet.SudioniciListAdressOIB_1">
      <item>UP LIFTS d.o.o., OIB 00866998010, Radnička cesta 184,10000 Zagreb</item>
      <item>BESTRENT d.o.o., OIB 78286431452, Slavonska avenija 14,10000 Zagreb</item>
      <item>Mladen Obradović, Hanuševa 2,10000 Zagreb</item>
      <item>Tomislav Dumenčić, OIB 27487405236, Lopašićeva ulica 14,10000 Zagreb</item>
      <item>Vanja Turda, Radnička cesta 184,10000 Zagreb</item>
      <item>Edison Kramer, Slavonska avenija 14,10000 Zagreb</item>
      <item>Harija Kočevar, Vinež 338A,52220 Labin</item>
      <item>Marcijan Bačarka, OIB 37860563726, Rakitska Cesta 56,10437 Rakitje</item>
      <item>Tomislav Husak, OIB 67282275419, Selska c.4,10431 Brezje</item>
      <item>Tomislav Vranaričić, OIB 83181519141, Rakitska Cesta 95,10437 Rakitje</item>
      <item>Siniša Đurđević, Radnička cesta 184,10000 Zagreb</item>
      <item>Stjepan Vrajić, OIB 36945791631, Bijenička Cesta 99,10000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00866998010</item>
      <item>, OIB 78286431452</item>
      <item>, OIB null</item>
      <item>, OIB 27487405236</item>
      <item>, OIB null</item>
      <item>, OIB null</item>
      <item>, OIB null</item>
      <item>, OIB 37860563726</item>
      <item>, OIB 67282275419</item>
      <item>, OIB 83181519141</item>
      <item>, OIB null</item>
      <item>, OIB 36945791631</item>
    </izvorni_sadrzaj>
    <derivirana_varijabla naziv="DomainObject.Predmet.SudioniciListNazivOIB_1">
      <item>, OIB 00866998010</item>
      <item>, OIB 78286431452</item>
      <item>, OIB null</item>
      <item>, OIB 27487405236</item>
      <item>, OIB null</item>
      <item>, OIB null</item>
      <item>, OIB null</item>
      <item>, OIB 37860563726</item>
      <item>, OIB 67282275419</item>
      <item>, OIB 83181519141</item>
      <item>, OIB null</item>
      <item>, OIB 36945791631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1</TotalTime>
  <Pages>6</Pages>
  <Words>2487</Words>
  <Characters>12264</Characters>
  <Application>Microsoft Office Word</Application>
  <DocSecurity>0</DocSecurity>
  <Lines>408</Lines>
  <Paragraphs>210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Mladen Obradović</cp:lastModifiedBy>
  <cp:revision>2</cp:revision>
  <cp:lastPrinted>2019-10-23T09:27:00Z</cp:lastPrinted>
  <dcterms:created xsi:type="dcterms:W3CDTF">2026-05-07T06:04:00Z</dcterms:created>
  <dcterms:modified xsi:type="dcterms:W3CDTF">2026-05-07T06:04:00Z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Povrv-385/2019-18 / Zapisnik - Ročište za glavnu raspravu (7. ICMS-Zapisnik sa ročišta za glavnu raspravu  22.10.2019.docx)</vt:lpwstr>
  </property>
  <property fmtid="{D5CDD505-2E9C-101B-9397-08002B2CF9AE}" pid="4" name="CC_coloring">
    <vt:bool>false</vt:bool>
  </property>
  <property fmtid="{D5CDD505-2E9C-101B-9397-08002B2CF9AE}" pid="5" name="BrojStranica">
    <vt:i4>6</vt:i4>
  </property>
</Properties>
</file>